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752EE789" w:rsidR="00AF7011" w:rsidRPr="009E0549" w:rsidRDefault="00594C73" w:rsidP="00AC1FA0">
      <w:pPr>
        <w:tabs>
          <w:tab w:val="left" w:pos="5415"/>
        </w:tabs>
        <w:spacing w:line="240" w:lineRule="auto"/>
        <w:rPr>
          <w:rFonts w:ascii="Arial" w:hAnsi="Arial" w:cs="Arial"/>
          <w:b/>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5118C4" w:rsidRDefault="0013777B" w:rsidP="0013777B">
            <w:pPr>
              <w:autoSpaceDE w:val="0"/>
              <w:autoSpaceDN w:val="0"/>
              <w:adjustRightInd w:val="0"/>
              <w:spacing w:line="240" w:lineRule="auto"/>
              <w:rPr>
                <w:rFonts w:ascii="Arial" w:hAnsi="Arial" w:cs="Arial"/>
                <w:color w:val="FF0000"/>
                <w:sz w:val="20"/>
                <w:szCs w:val="20"/>
              </w:rPr>
            </w:pPr>
            <w:r w:rsidRPr="005118C4">
              <w:rPr>
                <w:rFonts w:ascii="Arial" w:hAnsi="Arial" w:cs="Arial"/>
                <w:color w:val="FF0000"/>
                <w:sz w:val="20"/>
                <w:szCs w:val="20"/>
              </w:rPr>
              <w:t>Obrazec 1</w:t>
            </w:r>
            <w:r w:rsidR="00F042DA" w:rsidRPr="005118C4">
              <w:rPr>
                <w:rFonts w:ascii="Arial" w:hAnsi="Arial" w:cs="Arial"/>
                <w:color w:val="FF0000"/>
                <w:sz w:val="20"/>
                <w:szCs w:val="20"/>
              </w:rPr>
              <w:t>1</w:t>
            </w:r>
          </w:p>
        </w:tc>
        <w:tc>
          <w:tcPr>
            <w:tcW w:w="7306" w:type="dxa"/>
          </w:tcPr>
          <w:p w14:paraId="5AF6B402" w14:textId="00F26B3F" w:rsidR="0013777B" w:rsidRPr="005118C4" w:rsidRDefault="0013777B" w:rsidP="0013777B">
            <w:pPr>
              <w:autoSpaceDE w:val="0"/>
              <w:autoSpaceDN w:val="0"/>
              <w:adjustRightInd w:val="0"/>
              <w:spacing w:line="240" w:lineRule="auto"/>
              <w:rPr>
                <w:rFonts w:ascii="Arial" w:hAnsi="Arial" w:cs="Arial"/>
                <w:color w:val="FF0000"/>
                <w:sz w:val="20"/>
                <w:szCs w:val="20"/>
              </w:rPr>
            </w:pPr>
            <w:r w:rsidRPr="005118C4">
              <w:rPr>
                <w:rFonts w:ascii="Arial" w:hAnsi="Arial" w:cs="Arial"/>
                <w:color w:val="FF0000"/>
                <w:sz w:val="20"/>
                <w:szCs w:val="20"/>
              </w:rPr>
              <w:t>Reference</w:t>
            </w:r>
            <w:r w:rsidR="00274FC5" w:rsidRPr="005118C4">
              <w:rPr>
                <w:rFonts w:ascii="Arial" w:hAnsi="Arial" w:cs="Arial"/>
                <w:color w:val="FF0000"/>
                <w:sz w:val="20"/>
                <w:szCs w:val="20"/>
              </w:rPr>
              <w:t xml:space="preserve"> ponudnika</w:t>
            </w:r>
            <w:r w:rsidRPr="005118C4">
              <w:rPr>
                <w:rFonts w:ascii="Arial" w:hAnsi="Arial" w:cs="Arial"/>
                <w:color w:val="FF0000"/>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5118C4" w:rsidRDefault="00F042DA" w:rsidP="0013777B">
            <w:pPr>
              <w:autoSpaceDE w:val="0"/>
              <w:autoSpaceDN w:val="0"/>
              <w:adjustRightInd w:val="0"/>
              <w:spacing w:line="240" w:lineRule="auto"/>
              <w:rPr>
                <w:rFonts w:ascii="Arial" w:hAnsi="Arial" w:cs="Arial"/>
                <w:color w:val="FF0000"/>
                <w:sz w:val="20"/>
                <w:szCs w:val="20"/>
              </w:rPr>
            </w:pPr>
            <w:r w:rsidRPr="005118C4">
              <w:rPr>
                <w:rFonts w:ascii="Arial" w:hAnsi="Arial" w:cs="Arial"/>
                <w:color w:val="FF0000"/>
                <w:sz w:val="20"/>
                <w:szCs w:val="20"/>
              </w:rPr>
              <w:t>Obrazec 12</w:t>
            </w:r>
          </w:p>
        </w:tc>
        <w:tc>
          <w:tcPr>
            <w:tcW w:w="7306" w:type="dxa"/>
          </w:tcPr>
          <w:p w14:paraId="7A6C6497" w14:textId="709D4396" w:rsidR="00274FC5" w:rsidRPr="005118C4" w:rsidRDefault="0069206E" w:rsidP="0013777B">
            <w:pPr>
              <w:autoSpaceDE w:val="0"/>
              <w:autoSpaceDN w:val="0"/>
              <w:adjustRightInd w:val="0"/>
              <w:spacing w:line="240" w:lineRule="auto"/>
              <w:rPr>
                <w:rFonts w:ascii="Arial" w:hAnsi="Arial" w:cs="Arial"/>
                <w:color w:val="FF0000"/>
                <w:sz w:val="20"/>
                <w:szCs w:val="20"/>
              </w:rPr>
            </w:pPr>
            <w:r w:rsidRPr="005118C4">
              <w:rPr>
                <w:rFonts w:ascii="Arial" w:hAnsi="Arial" w:cs="Arial"/>
                <w:color w:val="FF0000"/>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47743">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20525465" w:rsidR="00C852B8" w:rsidRPr="009E0549" w:rsidRDefault="00C852B8" w:rsidP="00447743">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4B7682" w:rsidRPr="004B7682">
        <w:rPr>
          <w:rFonts w:ascii="Arial" w:hAnsi="Arial" w:cs="Arial"/>
          <w:b/>
          <w:bCs/>
          <w:sz w:val="20"/>
          <w:szCs w:val="20"/>
        </w:rPr>
        <w:t xml:space="preserve">Vgradnja sider v predorih </w:t>
      </w:r>
      <w:proofErr w:type="spellStart"/>
      <w:r w:rsidR="004B7682" w:rsidRPr="004B7682">
        <w:rPr>
          <w:rFonts w:ascii="Arial" w:hAnsi="Arial" w:cs="Arial"/>
          <w:b/>
          <w:bCs/>
          <w:sz w:val="20"/>
          <w:szCs w:val="20"/>
        </w:rPr>
        <w:t>Križiški</w:t>
      </w:r>
      <w:proofErr w:type="spellEnd"/>
      <w:r w:rsidR="004B7682" w:rsidRPr="004B7682">
        <w:rPr>
          <w:rFonts w:ascii="Arial" w:hAnsi="Arial" w:cs="Arial"/>
          <w:b/>
          <w:bCs/>
          <w:sz w:val="20"/>
          <w:szCs w:val="20"/>
        </w:rPr>
        <w:t xml:space="preserve">, </w:t>
      </w:r>
      <w:proofErr w:type="spellStart"/>
      <w:r w:rsidR="004B7682" w:rsidRPr="004B7682">
        <w:rPr>
          <w:rFonts w:ascii="Arial" w:hAnsi="Arial" w:cs="Arial"/>
          <w:b/>
          <w:bCs/>
          <w:sz w:val="20"/>
          <w:szCs w:val="20"/>
        </w:rPr>
        <w:t>Jurgovec</w:t>
      </w:r>
      <w:proofErr w:type="spellEnd"/>
      <w:r w:rsidR="004B7682" w:rsidRPr="004B7682">
        <w:rPr>
          <w:rFonts w:ascii="Arial" w:hAnsi="Arial" w:cs="Arial"/>
          <w:b/>
          <w:bCs/>
          <w:sz w:val="20"/>
          <w:szCs w:val="20"/>
        </w:rPr>
        <w:t xml:space="preserve"> in Ležeški na progi št. 50 Ljubljana – Sežana – </w:t>
      </w:r>
      <w:proofErr w:type="spellStart"/>
      <w:r w:rsidR="004B7682" w:rsidRPr="004B7682">
        <w:rPr>
          <w:rFonts w:ascii="Arial" w:hAnsi="Arial" w:cs="Arial"/>
          <w:b/>
          <w:bCs/>
          <w:sz w:val="20"/>
          <w:szCs w:val="20"/>
        </w:rPr>
        <w:t>d.m</w:t>
      </w:r>
      <w:proofErr w:type="spellEnd"/>
      <w:r w:rsidR="004B7682" w:rsidRPr="004B7682">
        <w:rPr>
          <w:rFonts w:ascii="Arial" w:hAnsi="Arial" w:cs="Arial"/>
          <w:b/>
          <w:bCs/>
          <w:sz w:val="20"/>
          <w:szCs w:val="20"/>
        </w:rPr>
        <w:t>.</w:t>
      </w:r>
      <w:r w:rsidR="00B35004">
        <w:rPr>
          <w:rFonts w:ascii="Arial" w:hAnsi="Arial" w:cs="Arial"/>
          <w:b/>
          <w:bCs/>
          <w:sz w:val="20"/>
          <w:szCs w:val="20"/>
        </w:rPr>
        <w:t xml:space="preserve"> (desni tir)</w:t>
      </w:r>
      <w:r w:rsidR="004B7682" w:rsidRPr="004B7682">
        <w:rPr>
          <w:rFonts w:ascii="Arial" w:hAnsi="Arial" w:cs="Arial"/>
          <w:b/>
          <w:bCs/>
          <w:sz w:val="20"/>
          <w:szCs w:val="20"/>
        </w:rPr>
        <w:t>«</w:t>
      </w:r>
      <w:r w:rsidR="004B7682">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401C0A13" w:rsidR="006265C8" w:rsidRPr="00B32A00" w:rsidRDefault="005739BE" w:rsidP="00751D98">
            <w:pPr>
              <w:autoSpaceDE w:val="0"/>
              <w:autoSpaceDN w:val="0"/>
              <w:adjustRightInd w:val="0"/>
              <w:jc w:val="both"/>
              <w:rPr>
                <w:rFonts w:ascii="Arial" w:hAnsi="Arial" w:cs="Arial"/>
                <w:sz w:val="20"/>
                <w:szCs w:val="20"/>
                <w:lang w:val="pl-PL"/>
              </w:rPr>
            </w:pPr>
            <w:r w:rsidRPr="005739BE">
              <w:rPr>
                <w:rFonts w:ascii="Arial" w:hAnsi="Arial" w:cs="Arial"/>
                <w:b/>
                <w:sz w:val="20"/>
                <w:szCs w:val="20"/>
              </w:rPr>
              <w:t xml:space="preserve">Vgradnja sider v predorih </w:t>
            </w:r>
            <w:proofErr w:type="spellStart"/>
            <w:r w:rsidRPr="005739BE">
              <w:rPr>
                <w:rFonts w:ascii="Arial" w:hAnsi="Arial" w:cs="Arial"/>
                <w:b/>
                <w:sz w:val="20"/>
                <w:szCs w:val="20"/>
              </w:rPr>
              <w:t>Križiški</w:t>
            </w:r>
            <w:proofErr w:type="spellEnd"/>
            <w:r w:rsidRPr="005739BE">
              <w:rPr>
                <w:rFonts w:ascii="Arial" w:hAnsi="Arial" w:cs="Arial"/>
                <w:b/>
                <w:sz w:val="20"/>
                <w:szCs w:val="20"/>
              </w:rPr>
              <w:t xml:space="preserve">, </w:t>
            </w:r>
            <w:proofErr w:type="spellStart"/>
            <w:r w:rsidRPr="005739BE">
              <w:rPr>
                <w:rFonts w:ascii="Arial" w:hAnsi="Arial" w:cs="Arial"/>
                <w:b/>
                <w:sz w:val="20"/>
                <w:szCs w:val="20"/>
              </w:rPr>
              <w:t>Jurgovec</w:t>
            </w:r>
            <w:proofErr w:type="spellEnd"/>
            <w:r w:rsidRPr="005739BE">
              <w:rPr>
                <w:rFonts w:ascii="Arial" w:hAnsi="Arial" w:cs="Arial"/>
                <w:b/>
                <w:sz w:val="20"/>
                <w:szCs w:val="20"/>
              </w:rPr>
              <w:t xml:space="preserve"> in Ležeški na progi št. 50 Ljubljana – Sežana – </w:t>
            </w:r>
            <w:proofErr w:type="spellStart"/>
            <w:r w:rsidRPr="005739BE">
              <w:rPr>
                <w:rFonts w:ascii="Arial" w:hAnsi="Arial" w:cs="Arial"/>
                <w:b/>
                <w:sz w:val="20"/>
                <w:szCs w:val="20"/>
              </w:rPr>
              <w:t>d.m</w:t>
            </w:r>
            <w:proofErr w:type="spellEnd"/>
            <w:r w:rsidRPr="005739BE">
              <w:rPr>
                <w:rFonts w:ascii="Arial" w:hAnsi="Arial" w:cs="Arial"/>
                <w:b/>
                <w:sz w:val="20"/>
                <w:szCs w:val="20"/>
              </w:rPr>
              <w:t>.</w:t>
            </w:r>
            <w:r>
              <w:rPr>
                <w:rFonts w:ascii="Arial" w:hAnsi="Arial" w:cs="Arial"/>
                <w:b/>
                <w:sz w:val="20"/>
                <w:szCs w:val="20"/>
              </w:rPr>
              <w:t xml:space="preserve"> </w:t>
            </w:r>
            <w:r w:rsidR="00B35004">
              <w:rPr>
                <w:rFonts w:ascii="Arial" w:hAnsi="Arial" w:cs="Arial"/>
                <w:b/>
                <w:sz w:val="20"/>
                <w:szCs w:val="20"/>
              </w:rPr>
              <w:t xml:space="preserve">(desni tir) </w:t>
            </w:r>
            <w:r w:rsidR="006265C8"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93E8DBD"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w:t>
            </w:r>
            <w:r w:rsidR="00DD7A3F">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5B333FA0" w14:textId="37D276E5" w:rsidR="00AE0058" w:rsidRPr="00461BE4" w:rsidRDefault="00B020B5" w:rsidP="00AE0058">
      <w:pPr>
        <w:spacing w:after="0" w:line="240" w:lineRule="auto"/>
        <w:jc w:val="both"/>
        <w:rPr>
          <w:rFonts w:ascii="Arial" w:hAnsi="Arial" w:cs="Arial"/>
          <w:sz w:val="20"/>
          <w:szCs w:val="20"/>
        </w:rPr>
      </w:pPr>
      <w:r w:rsidRPr="00461BE4">
        <w:rPr>
          <w:rFonts w:ascii="Arial" w:hAnsi="Arial" w:cs="Arial"/>
          <w:sz w:val="20"/>
          <w:szCs w:val="20"/>
        </w:rPr>
        <w:t>Vsa dela bomo izvedli v roku 90 dni od uvedbe v delo.</w:t>
      </w:r>
    </w:p>
    <w:p w14:paraId="202812B3" w14:textId="77777777" w:rsidR="00B020B5" w:rsidRPr="00B020B5" w:rsidRDefault="00B020B5" w:rsidP="00AE0058">
      <w:pPr>
        <w:spacing w:after="0" w:line="240" w:lineRule="auto"/>
        <w:jc w:val="both"/>
        <w:rPr>
          <w:rFonts w:ascii="Arial" w:hAnsi="Arial" w:cs="Arial"/>
          <w:color w:val="00B050"/>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w:t>
      </w:r>
      <w:proofErr w:type="spellStart"/>
      <w:r w:rsidRPr="000344EF">
        <w:rPr>
          <w:rFonts w:ascii="Arial" w:hAnsi="Arial" w:cs="Arial"/>
          <w:sz w:val="20"/>
          <w:szCs w:val="20"/>
        </w:rPr>
        <w:t>xlsx</w:t>
      </w:r>
      <w:proofErr w:type="spellEnd"/>
      <w:r w:rsidRPr="000344EF">
        <w:rPr>
          <w:rFonts w:ascii="Arial" w:hAnsi="Arial" w:cs="Arial"/>
          <w:sz w:val="20"/>
          <w:szCs w:val="20"/>
        </w:rPr>
        <w:t xml:space="preserve">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1640421C" w:rsidR="006D30D1" w:rsidRPr="00BD67B3" w:rsidRDefault="00946BF0" w:rsidP="00024B57">
      <w:pPr>
        <w:pStyle w:val="Odstavekseznama"/>
        <w:numPr>
          <w:ilvl w:val="0"/>
          <w:numId w:val="5"/>
        </w:numPr>
        <w:spacing w:after="0" w:line="240" w:lineRule="auto"/>
        <w:jc w:val="both"/>
        <w:rPr>
          <w:rFonts w:ascii="Arial" w:hAnsi="Arial" w:cs="Arial"/>
          <w:sz w:val="20"/>
          <w:szCs w:val="20"/>
        </w:rPr>
      </w:pPr>
      <w:r>
        <w:rPr>
          <w:rFonts w:ascii="Arial" w:hAnsi="Arial" w:cs="Arial"/>
          <w:sz w:val="20"/>
          <w:szCs w:val="20"/>
        </w:rPr>
        <w:t xml:space="preserve">Predori </w:t>
      </w:r>
      <w:proofErr w:type="spellStart"/>
      <w:r>
        <w:rPr>
          <w:rFonts w:ascii="Arial" w:hAnsi="Arial" w:cs="Arial"/>
          <w:sz w:val="20"/>
          <w:szCs w:val="20"/>
        </w:rPr>
        <w:t>Križiški</w:t>
      </w:r>
      <w:proofErr w:type="spellEnd"/>
      <w:r>
        <w:rPr>
          <w:rFonts w:ascii="Arial" w:hAnsi="Arial" w:cs="Arial"/>
          <w:sz w:val="20"/>
          <w:szCs w:val="20"/>
        </w:rPr>
        <w:t xml:space="preserve">, </w:t>
      </w:r>
      <w:proofErr w:type="spellStart"/>
      <w:r>
        <w:rPr>
          <w:rFonts w:ascii="Arial" w:hAnsi="Arial" w:cs="Arial"/>
          <w:sz w:val="20"/>
          <w:szCs w:val="20"/>
        </w:rPr>
        <w:t>Jurgovec</w:t>
      </w:r>
      <w:proofErr w:type="spellEnd"/>
      <w:r>
        <w:rPr>
          <w:rFonts w:ascii="Arial" w:hAnsi="Arial" w:cs="Arial"/>
          <w:sz w:val="20"/>
          <w:szCs w:val="20"/>
        </w:rPr>
        <w:t xml:space="preserve"> in Ležeški na progi št. 50 Ljubljana – Sežana – </w:t>
      </w:r>
      <w:proofErr w:type="spellStart"/>
      <w:r>
        <w:rPr>
          <w:rFonts w:ascii="Arial" w:hAnsi="Arial" w:cs="Arial"/>
          <w:sz w:val="20"/>
          <w:szCs w:val="20"/>
        </w:rPr>
        <w:t>d.m</w:t>
      </w:r>
      <w:proofErr w:type="spellEnd"/>
      <w:r>
        <w:rPr>
          <w:rFonts w:ascii="Arial" w:hAnsi="Arial" w:cs="Arial"/>
          <w:sz w:val="20"/>
          <w:szCs w:val="20"/>
        </w:rPr>
        <w:t>.</w:t>
      </w:r>
      <w:r w:rsidR="00B35004">
        <w:rPr>
          <w:rFonts w:ascii="Arial" w:hAnsi="Arial" w:cs="Arial"/>
          <w:sz w:val="20"/>
          <w:szCs w:val="20"/>
        </w:rPr>
        <w:t xml:space="preserve"> (desni tir).</w:t>
      </w:r>
    </w:p>
    <w:p w14:paraId="04ED2C53" w14:textId="77777777" w:rsidR="007F07E9" w:rsidRPr="00BD67B3" w:rsidRDefault="007F07E9"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24A5D7FE"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w:t>
      </w:r>
      <w:r w:rsidR="00447743">
        <w:rPr>
          <w:rFonts w:ascii="Arial" w:hAnsi="Arial" w:cs="Arial"/>
          <w:b/>
          <w:sz w:val="20"/>
        </w:rPr>
        <w:t>2</w:t>
      </w:r>
      <w:r w:rsidR="00777B9C">
        <w:rPr>
          <w:rFonts w:ascii="Arial" w:hAnsi="Arial" w:cs="Arial"/>
          <w:b/>
          <w:sz w:val="20"/>
        </w:rPr>
        <w:t>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4"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AC1FA0">
          <w:headerReference w:type="default" r:id="rId8"/>
          <w:footerReference w:type="default" r:id="rId9"/>
          <w:headerReference w:type="first" r:id="rId10"/>
          <w:footerReference w:type="first" r:id="rId11"/>
          <w:type w:val="continuous"/>
          <w:pgSz w:w="11907" w:h="16839" w:code="9"/>
          <w:pgMar w:top="1418" w:right="1418" w:bottom="1418" w:left="1418" w:header="709" w:footer="312" w:gutter="0"/>
          <w:cols w:space="708"/>
          <w:docGrid w:linePitch="326"/>
        </w:sectPr>
      </w:pPr>
    </w:p>
    <w:bookmarkEnd w:id="4"/>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 xml:space="preserve">TR št. SI5602923-0259545562 (odprt pri NLB, </w:t>
      </w:r>
      <w:proofErr w:type="spellStart"/>
      <w:r w:rsidRPr="009E0549">
        <w:rPr>
          <w:rFonts w:ascii="Arial" w:hAnsi="Arial" w:cs="Arial"/>
          <w:sz w:val="20"/>
          <w:szCs w:val="20"/>
        </w:rPr>
        <w:t>d.d</w:t>
      </w:r>
      <w:proofErr w:type="spellEnd"/>
      <w:r w:rsidRPr="009E0549">
        <w:rPr>
          <w:rFonts w:ascii="Arial" w:hAnsi="Arial" w:cs="Arial"/>
          <w:sz w:val="20"/>
          <w:szCs w:val="20"/>
        </w:rPr>
        <w:t>.),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715BA982"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7" w:name="_Toc513809732"/>
      <w:r w:rsidRPr="002204C1">
        <w:rPr>
          <w:rFonts w:ascii="Arial" w:hAnsi="Arial" w:cs="Arial"/>
          <w:b/>
          <w:color w:val="000000" w:themeColor="text1"/>
          <w:kern w:val="28"/>
          <w:sz w:val="20"/>
          <w:szCs w:val="20"/>
        </w:rPr>
        <w:t>POGODBO NAB št.: ______ /202</w:t>
      </w:r>
      <w:r w:rsidR="00B35004">
        <w:rPr>
          <w:rFonts w:ascii="Arial" w:hAnsi="Arial" w:cs="Arial"/>
          <w:b/>
          <w:color w:val="000000" w:themeColor="text1"/>
          <w:kern w:val="28"/>
          <w:sz w:val="20"/>
          <w:szCs w:val="20"/>
        </w:rPr>
        <w:t>5</w:t>
      </w:r>
      <w:r w:rsidRPr="002204C1">
        <w:rPr>
          <w:rFonts w:ascii="Arial" w:hAnsi="Arial" w:cs="Arial"/>
          <w:b/>
          <w:color w:val="000000" w:themeColor="text1"/>
          <w:kern w:val="28"/>
          <w:sz w:val="20"/>
          <w:szCs w:val="20"/>
        </w:rPr>
        <w:t>/</w:t>
      </w:r>
      <w:bookmarkEnd w:id="7"/>
      <w:r w:rsidR="004A5DF9">
        <w:rPr>
          <w:rFonts w:ascii="Arial" w:hAnsi="Arial" w:cs="Arial"/>
          <w:b/>
          <w:color w:val="000000" w:themeColor="text1"/>
          <w:kern w:val="28"/>
          <w:sz w:val="20"/>
          <w:szCs w:val="20"/>
        </w:rPr>
        <w:t>09</w:t>
      </w:r>
    </w:p>
    <w:p w14:paraId="33B2E9BD" w14:textId="0C05B635"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r w:rsidR="00C92DF7" w:rsidRPr="00C92DF7">
        <w:rPr>
          <w:rFonts w:ascii="Arial" w:hAnsi="Arial" w:cs="Arial"/>
          <w:b/>
          <w:color w:val="000000" w:themeColor="text1"/>
          <w:sz w:val="20"/>
          <w:szCs w:val="20"/>
        </w:rPr>
        <w:t xml:space="preserve">Vgradnja sider v predorih </w:t>
      </w:r>
      <w:proofErr w:type="spellStart"/>
      <w:r w:rsidR="00C92DF7" w:rsidRPr="00C92DF7">
        <w:rPr>
          <w:rFonts w:ascii="Arial" w:hAnsi="Arial" w:cs="Arial"/>
          <w:b/>
          <w:color w:val="000000" w:themeColor="text1"/>
          <w:sz w:val="20"/>
          <w:szCs w:val="20"/>
        </w:rPr>
        <w:t>Križiški</w:t>
      </w:r>
      <w:proofErr w:type="spellEnd"/>
      <w:r w:rsidR="00C92DF7" w:rsidRPr="00C92DF7">
        <w:rPr>
          <w:rFonts w:ascii="Arial" w:hAnsi="Arial" w:cs="Arial"/>
          <w:b/>
          <w:color w:val="000000" w:themeColor="text1"/>
          <w:sz w:val="20"/>
          <w:szCs w:val="20"/>
        </w:rPr>
        <w:t xml:space="preserve">, </w:t>
      </w:r>
      <w:proofErr w:type="spellStart"/>
      <w:r w:rsidR="00C92DF7" w:rsidRPr="00C92DF7">
        <w:rPr>
          <w:rFonts w:ascii="Arial" w:hAnsi="Arial" w:cs="Arial"/>
          <w:b/>
          <w:color w:val="000000" w:themeColor="text1"/>
          <w:sz w:val="20"/>
          <w:szCs w:val="20"/>
        </w:rPr>
        <w:t>Jurgovec</w:t>
      </w:r>
      <w:proofErr w:type="spellEnd"/>
      <w:r w:rsidR="00C92DF7" w:rsidRPr="00C92DF7">
        <w:rPr>
          <w:rFonts w:ascii="Arial" w:hAnsi="Arial" w:cs="Arial"/>
          <w:b/>
          <w:color w:val="000000" w:themeColor="text1"/>
          <w:sz w:val="20"/>
          <w:szCs w:val="20"/>
        </w:rPr>
        <w:t xml:space="preserve"> in Ležeški na progi št. 50 Ljubljana – Sežana – </w:t>
      </w:r>
      <w:proofErr w:type="spellStart"/>
      <w:r w:rsidR="00C92DF7" w:rsidRPr="00C92DF7">
        <w:rPr>
          <w:rFonts w:ascii="Arial" w:hAnsi="Arial" w:cs="Arial"/>
          <w:b/>
          <w:color w:val="000000" w:themeColor="text1"/>
          <w:sz w:val="20"/>
          <w:szCs w:val="20"/>
        </w:rPr>
        <w:t>d.m</w:t>
      </w:r>
      <w:proofErr w:type="spellEnd"/>
      <w:r w:rsidR="00C92DF7" w:rsidRPr="00C92DF7">
        <w:rPr>
          <w:rFonts w:ascii="Arial" w:hAnsi="Arial" w:cs="Arial"/>
          <w:b/>
          <w:color w:val="000000" w:themeColor="text1"/>
          <w:sz w:val="20"/>
          <w:szCs w:val="20"/>
        </w:rPr>
        <w:t>.</w:t>
      </w:r>
      <w:r w:rsidR="00B35004">
        <w:rPr>
          <w:rFonts w:ascii="Arial" w:hAnsi="Arial" w:cs="Arial"/>
          <w:b/>
          <w:color w:val="000000" w:themeColor="text1"/>
          <w:sz w:val="20"/>
          <w:szCs w:val="20"/>
        </w:rPr>
        <w:t xml:space="preserve"> (desni tir)</w:t>
      </w:r>
      <w:r w:rsidRPr="00C92DF7">
        <w:rPr>
          <w:rFonts w:ascii="Arial" w:hAnsi="Arial" w:cs="Arial"/>
          <w:b/>
          <w:color w:val="000000" w:themeColor="text1"/>
          <w:sz w:val="20"/>
          <w:szCs w:val="20"/>
        </w:rPr>
        <w:t>«</w:t>
      </w:r>
      <w:r w:rsidRPr="002204C1">
        <w:rPr>
          <w:rFonts w:ascii="Arial" w:hAnsi="Arial" w:cs="Arial"/>
          <w:color w:val="000000" w:themeColor="text1"/>
          <w:sz w:val="20"/>
          <w:szCs w:val="20"/>
        </w:rPr>
        <w:t xml:space="preserve">, 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484FEDF6" w14:textId="14BB6BD2" w:rsidR="000A375C" w:rsidRDefault="000A375C" w:rsidP="005D7B9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 </w:t>
      </w:r>
      <w:r w:rsidR="00594C35">
        <w:rPr>
          <w:rFonts w:ascii="Arial" w:hAnsi="Arial" w:cs="Arial"/>
          <w:color w:val="000000" w:themeColor="text1"/>
          <w:sz w:val="20"/>
          <w:szCs w:val="20"/>
        </w:rPr>
        <w:t xml:space="preserve">vgradnji sider v predorih </w:t>
      </w:r>
      <w:proofErr w:type="spellStart"/>
      <w:r w:rsidR="00594C35">
        <w:rPr>
          <w:rFonts w:ascii="Arial" w:hAnsi="Arial" w:cs="Arial"/>
          <w:color w:val="000000" w:themeColor="text1"/>
          <w:sz w:val="20"/>
          <w:szCs w:val="20"/>
        </w:rPr>
        <w:t>Križiški</w:t>
      </w:r>
      <w:proofErr w:type="spellEnd"/>
      <w:r w:rsidR="00594C35">
        <w:rPr>
          <w:rFonts w:ascii="Arial" w:hAnsi="Arial" w:cs="Arial"/>
          <w:color w:val="000000" w:themeColor="text1"/>
          <w:sz w:val="20"/>
          <w:szCs w:val="20"/>
        </w:rPr>
        <w:t xml:space="preserve">, </w:t>
      </w:r>
      <w:proofErr w:type="spellStart"/>
      <w:r w:rsidR="00594C35">
        <w:rPr>
          <w:rFonts w:ascii="Arial" w:hAnsi="Arial" w:cs="Arial"/>
          <w:color w:val="000000" w:themeColor="text1"/>
          <w:sz w:val="20"/>
          <w:szCs w:val="20"/>
        </w:rPr>
        <w:t>Jurgovec</w:t>
      </w:r>
      <w:proofErr w:type="spellEnd"/>
      <w:r w:rsidR="00594C35">
        <w:rPr>
          <w:rFonts w:ascii="Arial" w:hAnsi="Arial" w:cs="Arial"/>
          <w:color w:val="000000" w:themeColor="text1"/>
          <w:sz w:val="20"/>
          <w:szCs w:val="20"/>
        </w:rPr>
        <w:t xml:space="preserve"> in Ležeški na progi št. 50 Ljubljana – Sežana – </w:t>
      </w:r>
      <w:proofErr w:type="spellStart"/>
      <w:r w:rsidR="00594C35">
        <w:rPr>
          <w:rFonts w:ascii="Arial" w:hAnsi="Arial" w:cs="Arial"/>
          <w:color w:val="000000" w:themeColor="text1"/>
          <w:sz w:val="20"/>
          <w:szCs w:val="20"/>
        </w:rPr>
        <w:t>d.m</w:t>
      </w:r>
      <w:proofErr w:type="spellEnd"/>
      <w:r w:rsidR="00594C35">
        <w:rPr>
          <w:rFonts w:ascii="Arial" w:hAnsi="Arial" w:cs="Arial"/>
          <w:color w:val="000000" w:themeColor="text1"/>
          <w:sz w:val="20"/>
          <w:szCs w:val="20"/>
        </w:rPr>
        <w:t>.</w:t>
      </w:r>
      <w:r w:rsidR="00B35004">
        <w:rPr>
          <w:rFonts w:ascii="Arial" w:hAnsi="Arial" w:cs="Arial"/>
          <w:color w:val="000000" w:themeColor="text1"/>
          <w:sz w:val="20"/>
          <w:szCs w:val="20"/>
        </w:rPr>
        <w:t xml:space="preserve"> (desni tir)</w:t>
      </w:r>
      <w:r w:rsidR="00594C35">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00056DAE">
        <w:rPr>
          <w:rFonts w:ascii="Arial" w:hAnsi="Arial" w:cs="Arial"/>
          <w:color w:val="000000" w:themeColor="text1"/>
          <w:sz w:val="20"/>
          <w:szCs w:val="20"/>
        </w:rPr>
        <w:t xml:space="preserve"> </w:t>
      </w:r>
      <w:r w:rsidR="00056DAE" w:rsidRPr="00461BE4">
        <w:rPr>
          <w:rFonts w:ascii="Arial" w:hAnsi="Arial" w:cs="Arial"/>
          <w:sz w:val="20"/>
          <w:szCs w:val="20"/>
        </w:rPr>
        <w:t>in Priloga 3: Splošni okoljevarstveni pogoji za pogodbenike SŽ</w:t>
      </w:r>
      <w:r w:rsidRPr="00461BE4">
        <w:rPr>
          <w:rFonts w:ascii="Arial" w:hAnsi="Arial" w:cs="Arial"/>
          <w:sz w:val="20"/>
          <w:szCs w:val="20"/>
        </w:rPr>
        <w:t xml:space="preserve">, ki </w:t>
      </w:r>
      <w:r w:rsidR="00056DAE" w:rsidRPr="00461BE4">
        <w:rPr>
          <w:rFonts w:ascii="Arial" w:hAnsi="Arial" w:cs="Arial"/>
          <w:sz w:val="20"/>
          <w:szCs w:val="20"/>
        </w:rPr>
        <w:t>so</w:t>
      </w:r>
      <w:r w:rsidRPr="00461BE4">
        <w:rPr>
          <w:rFonts w:ascii="Arial" w:hAnsi="Arial" w:cs="Arial"/>
          <w:sz w:val="20"/>
          <w:szCs w:val="20"/>
        </w:rPr>
        <w:t xml:space="preserve"> sestavni del pogodbe, s katero je skladna tudi </w:t>
      </w:r>
      <w:r w:rsidRPr="002204C1">
        <w:rPr>
          <w:rFonts w:ascii="Arial" w:hAnsi="Arial" w:cs="Arial"/>
          <w:color w:val="000000" w:themeColor="text1"/>
          <w:sz w:val="20"/>
          <w:szCs w:val="20"/>
        </w:rPr>
        <w:t>kakovost, količina in pogodbena cena</w:t>
      </w:r>
      <w:r w:rsidR="00F468D8" w:rsidRPr="002204C1">
        <w:rPr>
          <w:rFonts w:ascii="Arial" w:hAnsi="Arial" w:cs="Arial"/>
          <w:color w:val="000000" w:themeColor="text1"/>
          <w:sz w:val="20"/>
          <w:szCs w:val="20"/>
        </w:rPr>
        <w:t>.</w:t>
      </w:r>
    </w:p>
    <w:p w14:paraId="3CBFE793" w14:textId="77777777" w:rsidR="005D7B9C" w:rsidRPr="002204C1" w:rsidRDefault="005D7B9C" w:rsidP="005D7B9C">
      <w:pPr>
        <w:spacing w:after="0" w:line="240" w:lineRule="auto"/>
        <w:jc w:val="both"/>
        <w:rPr>
          <w:rFonts w:ascii="Arial" w:hAnsi="Arial" w:cs="Arial"/>
          <w:color w:val="000000" w:themeColor="text1"/>
          <w:sz w:val="20"/>
          <w:szCs w:val="20"/>
        </w:rPr>
      </w:pPr>
    </w:p>
    <w:p w14:paraId="3D68C26B" w14:textId="5C3507A7" w:rsidR="000A375C" w:rsidRPr="002204C1" w:rsidRDefault="000A375C" w:rsidP="00E45C3C">
      <w:pPr>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E45C3C">
      <w:pPr>
        <w:spacing w:after="0" w:line="240" w:lineRule="auto"/>
        <w:jc w:val="center"/>
        <w:rPr>
          <w:rFonts w:ascii="Arial" w:hAnsi="Arial" w:cs="Arial"/>
          <w:b/>
          <w:sz w:val="20"/>
          <w:szCs w:val="20"/>
        </w:rPr>
      </w:pPr>
      <w:r w:rsidRPr="009E0549">
        <w:rPr>
          <w:rFonts w:ascii="Arial" w:hAnsi="Arial" w:cs="Arial"/>
          <w:b/>
          <w:sz w:val="20"/>
          <w:szCs w:val="20"/>
        </w:rPr>
        <w:t>2. člen</w:t>
      </w:r>
    </w:p>
    <w:p w14:paraId="0CC60B9C" w14:textId="587131E6"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7E3DDD73" w:rsidR="00517742" w:rsidRPr="009E0549" w:rsidRDefault="00B35004" w:rsidP="000A375C">
            <w:pPr>
              <w:autoSpaceDE w:val="0"/>
              <w:autoSpaceDN w:val="0"/>
              <w:adjustRightInd w:val="0"/>
              <w:spacing w:after="0" w:line="240" w:lineRule="auto"/>
              <w:jc w:val="both"/>
              <w:rPr>
                <w:rFonts w:ascii="Arial" w:hAnsi="Arial" w:cs="Arial"/>
                <w:bCs/>
                <w:iCs/>
                <w:color w:val="000000" w:themeColor="text1"/>
                <w:sz w:val="20"/>
                <w:szCs w:val="20"/>
              </w:rPr>
            </w:pPr>
            <w:r>
              <w:rPr>
                <w:rFonts w:ascii="Arial" w:hAnsi="Arial" w:cs="Arial"/>
                <w:bCs/>
                <w:iCs/>
                <w:color w:val="000000" w:themeColor="text1"/>
                <w:sz w:val="20"/>
                <w:szCs w:val="20"/>
              </w:rPr>
              <w:t>»</w:t>
            </w:r>
            <w:r w:rsidR="001E0395" w:rsidRPr="001E0395">
              <w:rPr>
                <w:rFonts w:ascii="Arial" w:hAnsi="Arial" w:cs="Arial"/>
                <w:bCs/>
                <w:iCs/>
                <w:color w:val="000000" w:themeColor="text1"/>
                <w:sz w:val="20"/>
                <w:szCs w:val="20"/>
              </w:rPr>
              <w:t xml:space="preserve">Vgradnja sider v predorih </w:t>
            </w:r>
            <w:proofErr w:type="spellStart"/>
            <w:r w:rsidR="001E0395" w:rsidRPr="001E0395">
              <w:rPr>
                <w:rFonts w:ascii="Arial" w:hAnsi="Arial" w:cs="Arial"/>
                <w:bCs/>
                <w:iCs/>
                <w:color w:val="000000" w:themeColor="text1"/>
                <w:sz w:val="20"/>
                <w:szCs w:val="20"/>
              </w:rPr>
              <w:t>Križiški</w:t>
            </w:r>
            <w:proofErr w:type="spellEnd"/>
            <w:r w:rsidR="001E0395" w:rsidRPr="001E0395">
              <w:rPr>
                <w:rFonts w:ascii="Arial" w:hAnsi="Arial" w:cs="Arial"/>
                <w:bCs/>
                <w:iCs/>
                <w:color w:val="000000" w:themeColor="text1"/>
                <w:sz w:val="20"/>
                <w:szCs w:val="20"/>
              </w:rPr>
              <w:t xml:space="preserve">, </w:t>
            </w:r>
            <w:proofErr w:type="spellStart"/>
            <w:r w:rsidR="001E0395" w:rsidRPr="001E0395">
              <w:rPr>
                <w:rFonts w:ascii="Arial" w:hAnsi="Arial" w:cs="Arial"/>
                <w:bCs/>
                <w:iCs/>
                <w:color w:val="000000" w:themeColor="text1"/>
                <w:sz w:val="20"/>
                <w:szCs w:val="20"/>
              </w:rPr>
              <w:t>Jurgovec</w:t>
            </w:r>
            <w:proofErr w:type="spellEnd"/>
            <w:r w:rsidR="001E0395" w:rsidRPr="001E0395">
              <w:rPr>
                <w:rFonts w:ascii="Arial" w:hAnsi="Arial" w:cs="Arial"/>
                <w:bCs/>
                <w:iCs/>
                <w:color w:val="000000" w:themeColor="text1"/>
                <w:sz w:val="20"/>
                <w:szCs w:val="20"/>
              </w:rPr>
              <w:t xml:space="preserve"> in Ležeški na progi št. 50 Ljubljana – Sežana – </w:t>
            </w:r>
            <w:proofErr w:type="spellStart"/>
            <w:r w:rsidR="001E0395" w:rsidRPr="001E0395">
              <w:rPr>
                <w:rFonts w:ascii="Arial" w:hAnsi="Arial" w:cs="Arial"/>
                <w:bCs/>
                <w:iCs/>
                <w:color w:val="000000" w:themeColor="text1"/>
                <w:sz w:val="20"/>
                <w:szCs w:val="20"/>
              </w:rPr>
              <w:t>d.m</w:t>
            </w:r>
            <w:proofErr w:type="spellEnd"/>
            <w:r w:rsidR="001E0395" w:rsidRPr="001E0395">
              <w:rPr>
                <w:rFonts w:ascii="Arial" w:hAnsi="Arial" w:cs="Arial"/>
                <w:bCs/>
                <w:iCs/>
                <w:color w:val="000000" w:themeColor="text1"/>
                <w:sz w:val="20"/>
                <w:szCs w:val="20"/>
              </w:rPr>
              <w:t>.</w:t>
            </w:r>
            <w:r>
              <w:rPr>
                <w:rFonts w:ascii="Arial" w:hAnsi="Arial" w:cs="Arial"/>
                <w:bCs/>
                <w:iCs/>
                <w:color w:val="000000" w:themeColor="text1"/>
                <w:sz w:val="20"/>
                <w:szCs w:val="20"/>
              </w:rPr>
              <w:t xml:space="preserve"> (desni tir)</w:t>
            </w:r>
            <w:r w:rsidR="001E0395" w:rsidRPr="001E0395">
              <w:rPr>
                <w:rFonts w:ascii="Arial" w:hAnsi="Arial" w:cs="Arial"/>
                <w:bCs/>
                <w:iCs/>
                <w:color w:val="000000" w:themeColor="text1"/>
                <w:sz w:val="20"/>
                <w:szCs w:val="20"/>
              </w:rPr>
              <w:t>«</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F500323" w:rsidR="00E86C68" w:rsidRDefault="00E86C68" w:rsidP="000A375C">
      <w:pPr>
        <w:spacing w:after="0" w:line="240" w:lineRule="auto"/>
        <w:jc w:val="both"/>
        <w:rPr>
          <w:rFonts w:ascii="Arial" w:hAnsi="Arial" w:cs="Arial"/>
          <w:sz w:val="20"/>
          <w:szCs w:val="20"/>
        </w:rPr>
      </w:pPr>
    </w:p>
    <w:p w14:paraId="3B95614F" w14:textId="77777777" w:rsidR="00E45C3C" w:rsidRPr="00B32A00" w:rsidRDefault="00E45C3C" w:rsidP="000A375C">
      <w:pPr>
        <w:spacing w:after="0" w:line="240" w:lineRule="auto"/>
        <w:jc w:val="both"/>
        <w:rPr>
          <w:rFonts w:ascii="Arial" w:hAnsi="Arial" w:cs="Arial"/>
          <w:sz w:val="20"/>
          <w:szCs w:val="20"/>
        </w:rPr>
      </w:pPr>
    </w:p>
    <w:p w14:paraId="34BEE8E1" w14:textId="2923B697" w:rsidR="001E0D69" w:rsidRDefault="001E0D69" w:rsidP="000A375C">
      <w:pPr>
        <w:spacing w:after="0" w:line="240" w:lineRule="auto"/>
        <w:jc w:val="both"/>
        <w:rPr>
          <w:rFonts w:ascii="Arial" w:hAnsi="Arial" w:cs="Arial"/>
          <w:color w:val="000000" w:themeColor="text1"/>
          <w:sz w:val="20"/>
          <w:szCs w:val="20"/>
        </w:rPr>
      </w:pPr>
    </w:p>
    <w:p w14:paraId="5A207D92" w14:textId="77777777" w:rsidR="005D7B9C" w:rsidRDefault="005D7B9C" w:rsidP="000A375C">
      <w:pPr>
        <w:spacing w:after="0" w:line="240" w:lineRule="auto"/>
        <w:jc w:val="both"/>
        <w:rPr>
          <w:rFonts w:ascii="Arial" w:hAnsi="Arial" w:cs="Arial"/>
          <w:color w:val="000000" w:themeColor="text1"/>
          <w:sz w:val="20"/>
          <w:szCs w:val="20"/>
        </w:rPr>
      </w:pPr>
    </w:p>
    <w:p w14:paraId="6DB7D28E" w14:textId="2F4CEA22" w:rsidR="000A375C" w:rsidRPr="005D7B9C" w:rsidRDefault="00BD67B3" w:rsidP="000A375C">
      <w:pPr>
        <w:spacing w:after="0" w:line="240" w:lineRule="auto"/>
        <w:jc w:val="both"/>
        <w:rPr>
          <w:rFonts w:ascii="Arial" w:hAnsi="Arial" w:cs="Arial"/>
          <w:b/>
          <w:color w:val="000000" w:themeColor="text1"/>
          <w:sz w:val="20"/>
          <w:szCs w:val="20"/>
        </w:rPr>
      </w:pPr>
      <w:r w:rsidRPr="005D7B9C">
        <w:rPr>
          <w:rFonts w:ascii="Arial" w:hAnsi="Arial" w:cs="Arial"/>
          <w:b/>
          <w:color w:val="000000" w:themeColor="text1"/>
          <w:sz w:val="20"/>
          <w:szCs w:val="20"/>
        </w:rPr>
        <w:t>Lokacije izvedbe</w:t>
      </w:r>
      <w:r w:rsidR="000A375C" w:rsidRPr="005D7B9C">
        <w:rPr>
          <w:rFonts w:ascii="Arial" w:hAnsi="Arial" w:cs="Arial"/>
          <w:b/>
          <w:color w:val="000000" w:themeColor="text1"/>
          <w:sz w:val="20"/>
          <w:szCs w:val="20"/>
        </w:rPr>
        <w:t>:</w:t>
      </w:r>
    </w:p>
    <w:p w14:paraId="25ED8DEF" w14:textId="7654C0BC" w:rsidR="00E86C68" w:rsidRPr="00F63C9F" w:rsidRDefault="002E5FA4" w:rsidP="00E86C68">
      <w:pPr>
        <w:pStyle w:val="Odstavekseznama"/>
        <w:numPr>
          <w:ilvl w:val="0"/>
          <w:numId w:val="5"/>
        </w:numPr>
        <w:spacing w:after="0" w:line="240" w:lineRule="auto"/>
        <w:rPr>
          <w:rFonts w:ascii="Arial" w:hAnsi="Arial" w:cs="Arial"/>
          <w:color w:val="000000" w:themeColor="text1"/>
          <w:sz w:val="20"/>
          <w:szCs w:val="20"/>
        </w:rPr>
      </w:pPr>
      <w:r>
        <w:rPr>
          <w:rFonts w:ascii="Arial" w:hAnsi="Arial" w:cs="Arial"/>
          <w:color w:val="000000" w:themeColor="text1"/>
          <w:sz w:val="20"/>
        </w:rPr>
        <w:t>Predori</w:t>
      </w:r>
      <w:r w:rsidRPr="002E5FA4">
        <w:t xml:space="preserve"> </w:t>
      </w:r>
      <w:proofErr w:type="spellStart"/>
      <w:r w:rsidRPr="002E5FA4">
        <w:rPr>
          <w:rFonts w:ascii="Arial" w:hAnsi="Arial" w:cs="Arial"/>
          <w:color w:val="000000" w:themeColor="text1"/>
          <w:sz w:val="20"/>
        </w:rPr>
        <w:t>Križiški</w:t>
      </w:r>
      <w:proofErr w:type="spellEnd"/>
      <w:r w:rsidRPr="002E5FA4">
        <w:rPr>
          <w:rFonts w:ascii="Arial" w:hAnsi="Arial" w:cs="Arial"/>
          <w:color w:val="000000" w:themeColor="text1"/>
          <w:sz w:val="20"/>
        </w:rPr>
        <w:t xml:space="preserve">, </w:t>
      </w:r>
      <w:proofErr w:type="spellStart"/>
      <w:r w:rsidRPr="002E5FA4">
        <w:rPr>
          <w:rFonts w:ascii="Arial" w:hAnsi="Arial" w:cs="Arial"/>
          <w:color w:val="000000" w:themeColor="text1"/>
          <w:sz w:val="20"/>
        </w:rPr>
        <w:t>Jurgovec</w:t>
      </w:r>
      <w:proofErr w:type="spellEnd"/>
      <w:r w:rsidRPr="002E5FA4">
        <w:rPr>
          <w:rFonts w:ascii="Arial" w:hAnsi="Arial" w:cs="Arial"/>
          <w:color w:val="000000" w:themeColor="text1"/>
          <w:sz w:val="20"/>
        </w:rPr>
        <w:t xml:space="preserve"> in Ležeški na progi št. 50 Ljubljana – Sežana – </w:t>
      </w:r>
      <w:proofErr w:type="spellStart"/>
      <w:r w:rsidRPr="002E5FA4">
        <w:rPr>
          <w:rFonts w:ascii="Arial" w:hAnsi="Arial" w:cs="Arial"/>
          <w:color w:val="000000" w:themeColor="text1"/>
          <w:sz w:val="20"/>
        </w:rPr>
        <w:t>d.m</w:t>
      </w:r>
      <w:proofErr w:type="spellEnd"/>
      <w:r w:rsidRPr="002E5FA4">
        <w:rPr>
          <w:rFonts w:ascii="Arial" w:hAnsi="Arial" w:cs="Arial"/>
          <w:color w:val="000000" w:themeColor="text1"/>
          <w:sz w:val="20"/>
        </w:rPr>
        <w:t>.</w:t>
      </w:r>
      <w:r w:rsidR="00B35004">
        <w:rPr>
          <w:rFonts w:ascii="Arial" w:hAnsi="Arial" w:cs="Arial"/>
          <w:color w:val="000000" w:themeColor="text1"/>
          <w:sz w:val="20"/>
        </w:rPr>
        <w:t xml:space="preserve"> (desni tir)</w:t>
      </w:r>
      <w:r w:rsidR="00F63C9F">
        <w:rPr>
          <w:rFonts w:ascii="Arial" w:hAnsi="Arial" w:cs="Arial"/>
          <w:color w:val="000000" w:themeColor="text1"/>
          <w:sz w:val="20"/>
        </w:rPr>
        <w:t>.</w:t>
      </w: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6761A77B" w14:textId="4C37307D" w:rsidR="00AE1D3B" w:rsidRPr="00461BE4" w:rsidRDefault="00667D6A" w:rsidP="004954C6">
      <w:pPr>
        <w:spacing w:after="0" w:line="240" w:lineRule="auto"/>
        <w:jc w:val="both"/>
        <w:rPr>
          <w:rFonts w:ascii="Arial" w:hAnsi="Arial" w:cs="Arial"/>
          <w:sz w:val="20"/>
          <w:szCs w:val="20"/>
        </w:rPr>
      </w:pPr>
      <w:r w:rsidRPr="00461BE4">
        <w:rPr>
          <w:rFonts w:ascii="Arial" w:hAnsi="Arial" w:cs="Arial"/>
          <w:sz w:val="20"/>
          <w:szCs w:val="20"/>
        </w:rPr>
        <w:t>Izvajalec del je dolžan z deli, ki so predmet tega javnega naročila, začeti v roku 10 dni od uvedbe v delo. Dela morajo biti končana najkasneje v roku 90 dni od uvedbe v delo.</w:t>
      </w:r>
    </w:p>
    <w:p w14:paraId="7C4C076B" w14:textId="77777777" w:rsidR="00667D6A" w:rsidRPr="00D038B4" w:rsidRDefault="00667D6A" w:rsidP="004954C6">
      <w:pPr>
        <w:spacing w:after="0" w:line="240" w:lineRule="auto"/>
        <w:jc w:val="both"/>
        <w:rPr>
          <w:rFonts w:ascii="Arial" w:hAnsi="Arial" w:cs="Arial"/>
          <w:color w:val="0070C0"/>
          <w:sz w:val="20"/>
          <w:szCs w:val="20"/>
        </w:rPr>
      </w:pPr>
    </w:p>
    <w:p w14:paraId="634F5D44" w14:textId="359D4626" w:rsidR="000A375C" w:rsidRPr="005D7B9C" w:rsidRDefault="000A375C" w:rsidP="005D7B9C">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214AFC">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6575671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2E5DCF6C" w:rsidR="0078529E" w:rsidRPr="00B32A00" w:rsidRDefault="00D00085" w:rsidP="00556B7D">
      <w:pPr>
        <w:pStyle w:val="Telobesedila"/>
        <w:numPr>
          <w:ilvl w:val="0"/>
          <w:numId w:val="25"/>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3C88E59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r w:rsidR="008F07DD">
        <w:rPr>
          <w:rFonts w:ascii="Arial" w:hAnsi="Arial" w:cs="Arial"/>
          <w:sz w:val="20"/>
          <w:szCs w:val="20"/>
        </w:rPr>
        <w:t>………………..</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769CB71A" w14:textId="735C43AD" w:rsidR="00B15672" w:rsidRPr="005D7B9C"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0C1A49F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 xml:space="preserve">V. PREVZEM </w:t>
      </w:r>
      <w:r w:rsidR="00AA1059">
        <w:rPr>
          <w:rFonts w:ascii="Arial" w:hAnsi="Arial" w:cs="Arial"/>
          <w:b/>
          <w:sz w:val="20"/>
          <w:szCs w:val="20"/>
        </w:rPr>
        <w:t>DEL</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E352D3"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3C394A">
        <w:rPr>
          <w:rFonts w:ascii="Arial" w:hAnsi="Arial" w:cs="Arial"/>
          <w:sz w:val="20"/>
          <w:szCs w:val="20"/>
        </w:rPr>
        <w:t xml:space="preserve">10 </w:t>
      </w:r>
      <w:r w:rsidRPr="003C394A">
        <w:rPr>
          <w:rFonts w:ascii="Arial" w:hAnsi="Arial" w:cs="Arial"/>
          <w:sz w:val="20"/>
          <w:szCs w:val="20"/>
        </w:rPr>
        <w:t xml:space="preserve">letno garancijsko izjavo </w:t>
      </w:r>
      <w:r w:rsidRPr="0036452E">
        <w:rPr>
          <w:rFonts w:ascii="Arial" w:hAnsi="Arial" w:cs="Arial"/>
          <w:sz w:val="20"/>
          <w:szCs w:val="20"/>
        </w:rPr>
        <w:t xml:space="preserve">za </w:t>
      </w:r>
      <w:r w:rsidRPr="00214AFC">
        <w:rPr>
          <w:rFonts w:ascii="Arial" w:hAnsi="Arial" w:cs="Arial"/>
          <w:sz w:val="20"/>
          <w:szCs w:val="20"/>
        </w:rPr>
        <w:t>izveden</w:t>
      </w:r>
      <w:r w:rsidR="00812C91" w:rsidRPr="00214AFC">
        <w:rPr>
          <w:rFonts w:ascii="Arial" w:hAnsi="Arial" w:cs="Arial"/>
          <w:sz w:val="20"/>
          <w:szCs w:val="20"/>
        </w:rPr>
        <w:t>a dela</w:t>
      </w:r>
      <w:r w:rsidRPr="00214AFC">
        <w:rPr>
          <w:rFonts w:ascii="Arial" w:hAnsi="Arial" w:cs="Arial"/>
          <w:sz w:val="20"/>
          <w:szCs w:val="20"/>
        </w:rPr>
        <w:t xml:space="preserve"> </w:t>
      </w:r>
      <w:r w:rsidRPr="0036452E">
        <w:rPr>
          <w:rFonts w:ascii="Arial" w:hAnsi="Arial" w:cs="Arial"/>
          <w:sz w:val="20"/>
          <w:szCs w:val="20"/>
        </w:rPr>
        <w:t xml:space="preserve">in vgrajeni material ter predložiti certifikate za vgrajeni material. </w:t>
      </w:r>
      <w:r w:rsidRPr="00E352D3">
        <w:rPr>
          <w:rFonts w:ascii="Arial" w:hAnsi="Arial" w:cs="Arial"/>
          <w:sz w:val="20"/>
          <w:szCs w:val="20"/>
        </w:rPr>
        <w:t>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15B8E2E8" w14:textId="2C72EC0D" w:rsidR="000A375C" w:rsidRPr="00B35004" w:rsidRDefault="002836DE" w:rsidP="00B35004">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6F1EF39E"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Pogodbena kazen se obračuna s posebnim računom.</w:t>
      </w:r>
    </w:p>
    <w:p w14:paraId="1174EEE9" w14:textId="77777777" w:rsidR="00A54A97" w:rsidRPr="00214AFC" w:rsidRDefault="00A54A97" w:rsidP="00A54A97">
      <w:pPr>
        <w:spacing w:after="0" w:line="240" w:lineRule="auto"/>
        <w:jc w:val="both"/>
        <w:rPr>
          <w:rFonts w:ascii="Arial" w:hAnsi="Arial" w:cs="Arial"/>
          <w:sz w:val="20"/>
          <w:szCs w:val="20"/>
        </w:rPr>
      </w:pP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lastRenderedPageBreak/>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556B7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2541F8">
      <w:pPr>
        <w:spacing w:after="0"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60291B16" w:rsidR="000A375C" w:rsidRPr="009E0549" w:rsidRDefault="00137290" w:rsidP="002541F8">
      <w:pPr>
        <w:spacing w:after="0"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642E17B6" w14:textId="6BFC9CA6"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w:t>
      </w:r>
      <w:r w:rsidR="00023136">
        <w:rPr>
          <w:rFonts w:ascii="Arial" w:hAnsi="Arial" w:cs="Arial"/>
          <w:color w:val="000000" w:themeColor="text1"/>
          <w:sz w:val="20"/>
          <w:szCs w:val="20"/>
        </w:rPr>
        <w:t xml:space="preserve"> </w:t>
      </w:r>
      <w:r w:rsidR="00023136" w:rsidRPr="0054437B">
        <w:rPr>
          <w:rFonts w:ascii="Arial" w:hAnsi="Arial" w:cs="Arial"/>
          <w:sz w:val="20"/>
          <w:szCs w:val="20"/>
        </w:rPr>
        <w:t>dela</w:t>
      </w:r>
      <w:r w:rsidR="00023136">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ustreznimi tehničnimi predpisi in standardi ter Splošnimi okoljevarstvenimi pogoji za pogodbenike Slovenskih železnic, ki so opredeljeni v P</w:t>
      </w:r>
      <w:r w:rsidR="00D27C29">
        <w:rPr>
          <w:rFonts w:ascii="Arial" w:hAnsi="Arial" w:cs="Arial"/>
          <w:sz w:val="20"/>
          <w:szCs w:val="20"/>
        </w:rPr>
        <w:t xml:space="preserve">rilogi </w:t>
      </w:r>
      <w:r w:rsidR="00795D09" w:rsidRPr="00B32A00">
        <w:rPr>
          <w:rFonts w:ascii="Arial" w:hAnsi="Arial" w:cs="Arial"/>
          <w:sz w:val="20"/>
          <w:szCs w:val="20"/>
        </w:rPr>
        <w:t>in so sestavni del te pogodbe,</w:t>
      </w:r>
      <w:r w:rsidR="00D27C29">
        <w:rPr>
          <w:rFonts w:ascii="Arial" w:hAnsi="Arial" w:cs="Arial"/>
          <w:sz w:val="20"/>
          <w:szCs w:val="20"/>
        </w:rPr>
        <w:t xml:space="preserv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727E1D3E"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w:t>
      </w:r>
      <w:r w:rsidR="00023136">
        <w:rPr>
          <w:rFonts w:ascii="Arial" w:hAnsi="Arial" w:cs="Arial"/>
          <w:color w:val="000000" w:themeColor="text1"/>
          <w:sz w:val="20"/>
          <w:szCs w:val="20"/>
        </w:rPr>
        <w:t xml:space="preserve"> </w:t>
      </w:r>
      <w:r w:rsidR="00023136" w:rsidRPr="0054437B">
        <w:rPr>
          <w:rFonts w:ascii="Arial" w:hAnsi="Arial" w:cs="Arial"/>
          <w:sz w:val="20"/>
          <w:szCs w:val="20"/>
        </w:rPr>
        <w:t>del</w:t>
      </w:r>
      <w:r w:rsidRPr="0054437B">
        <w:rPr>
          <w:rFonts w:ascii="Arial" w:hAnsi="Arial" w:cs="Arial"/>
          <w:sz w:val="20"/>
          <w:szCs w:val="20"/>
        </w:rPr>
        <w:t xml:space="preserve"> </w:t>
      </w:r>
      <w:r w:rsidRPr="009E0549">
        <w:rPr>
          <w:rFonts w:ascii="Arial" w:hAnsi="Arial" w:cs="Arial"/>
          <w:color w:val="000000" w:themeColor="text1"/>
          <w:sz w:val="20"/>
          <w:szCs w:val="20"/>
        </w:rPr>
        <w:t>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r w:rsidR="006E5285">
        <w:rPr>
          <w:rFonts w:ascii="Arial" w:hAnsi="Arial" w:cs="Arial"/>
          <w:color w:val="000000" w:themeColor="text1"/>
          <w:sz w:val="20"/>
          <w:szCs w:val="20"/>
        </w:rPr>
        <w:t>,</w:t>
      </w:r>
    </w:p>
    <w:p w14:paraId="487818EC" w14:textId="62443F88"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r w:rsidR="006E5285">
        <w:rPr>
          <w:rFonts w:ascii="Arial" w:hAnsi="Arial" w:cs="Arial"/>
          <w:color w:val="000000" w:themeColor="text1"/>
          <w:sz w:val="20"/>
          <w:szCs w:val="20"/>
        </w:rPr>
        <w:t>,</w:t>
      </w:r>
    </w:p>
    <w:p w14:paraId="4260EDB3" w14:textId="760A36F0"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556B7D">
      <w:pPr>
        <w:pStyle w:val="Odstavekseznama"/>
        <w:numPr>
          <w:ilvl w:val="0"/>
          <w:numId w:val="14"/>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6BADF506" w14:textId="4C80FA60" w:rsidR="007238E4" w:rsidRDefault="005A55CD" w:rsidP="00E7122F">
      <w:pPr>
        <w:pStyle w:val="Odstavekseznama"/>
        <w:numPr>
          <w:ilvl w:val="0"/>
          <w:numId w:val="14"/>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0B1200A2" w14:textId="32A203F6" w:rsidR="00D4775C" w:rsidRPr="00461BE4" w:rsidRDefault="00D4775C" w:rsidP="00D4775C">
      <w:pPr>
        <w:jc w:val="both"/>
        <w:rPr>
          <w:rFonts w:ascii="Arial" w:hAnsi="Arial" w:cs="Arial"/>
          <w:b/>
          <w:sz w:val="20"/>
          <w:szCs w:val="20"/>
        </w:rPr>
      </w:pPr>
      <w:r w:rsidRPr="00461BE4">
        <w:rPr>
          <w:rFonts w:ascii="Arial" w:hAnsi="Arial" w:cs="Arial"/>
          <w:b/>
          <w:sz w:val="20"/>
          <w:szCs w:val="20"/>
        </w:rPr>
        <w:t>X. VARSTVO PRI DELU</w:t>
      </w:r>
    </w:p>
    <w:p w14:paraId="0C7ECC30" w14:textId="256DE057" w:rsidR="00E72CCB" w:rsidRPr="00461BE4" w:rsidRDefault="00E72CCB" w:rsidP="00E9324C">
      <w:pPr>
        <w:spacing w:after="0"/>
        <w:jc w:val="center"/>
        <w:rPr>
          <w:rFonts w:ascii="Arial" w:hAnsi="Arial" w:cs="Arial"/>
          <w:b/>
          <w:sz w:val="20"/>
          <w:szCs w:val="20"/>
        </w:rPr>
      </w:pPr>
      <w:r w:rsidRPr="00461BE4">
        <w:rPr>
          <w:rFonts w:ascii="Arial" w:hAnsi="Arial" w:cs="Arial"/>
          <w:b/>
          <w:sz w:val="20"/>
          <w:szCs w:val="20"/>
        </w:rPr>
        <w:t>15. člen</w:t>
      </w:r>
    </w:p>
    <w:p w14:paraId="194127EF" w14:textId="54F25FA2" w:rsidR="00E9324C" w:rsidRPr="00461BE4" w:rsidRDefault="00E9324C" w:rsidP="00E9324C">
      <w:pPr>
        <w:spacing w:after="0"/>
        <w:jc w:val="both"/>
        <w:rPr>
          <w:rFonts w:ascii="Arial" w:hAnsi="Arial" w:cs="Arial"/>
          <w:sz w:val="20"/>
          <w:szCs w:val="20"/>
        </w:rPr>
      </w:pPr>
      <w:r w:rsidRPr="00461BE4">
        <w:rPr>
          <w:rFonts w:ascii="Arial" w:hAnsi="Arial" w:cs="Arial"/>
          <w:sz w:val="20"/>
          <w:szCs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714BAA95" w14:textId="77777777" w:rsidR="00FF01A4" w:rsidRPr="00461BE4" w:rsidRDefault="00FF01A4" w:rsidP="00E9324C">
      <w:pPr>
        <w:spacing w:after="0"/>
        <w:jc w:val="both"/>
        <w:rPr>
          <w:rFonts w:ascii="Arial" w:hAnsi="Arial" w:cs="Arial"/>
          <w:sz w:val="20"/>
          <w:szCs w:val="20"/>
        </w:rPr>
      </w:pPr>
    </w:p>
    <w:p w14:paraId="73A5B43E" w14:textId="15597DBC" w:rsidR="00E9324C" w:rsidRPr="00461BE4" w:rsidRDefault="00E9324C" w:rsidP="00E9324C">
      <w:pPr>
        <w:jc w:val="both"/>
        <w:rPr>
          <w:rFonts w:ascii="Arial" w:hAnsi="Arial" w:cs="Arial"/>
          <w:sz w:val="20"/>
          <w:szCs w:val="20"/>
        </w:rPr>
      </w:pPr>
      <w:r w:rsidRPr="00461BE4">
        <w:rPr>
          <w:rFonts w:ascii="Arial" w:hAnsi="Arial" w:cs="Arial"/>
          <w:sz w:val="20"/>
          <w:szCs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3700A61C" w14:textId="16B0F5C3" w:rsidR="00E9324C" w:rsidRPr="00461BE4" w:rsidRDefault="00E9324C" w:rsidP="00E9324C">
      <w:pPr>
        <w:jc w:val="both"/>
        <w:rPr>
          <w:rFonts w:ascii="Arial" w:hAnsi="Arial" w:cs="Arial"/>
          <w:sz w:val="20"/>
          <w:szCs w:val="20"/>
        </w:rPr>
      </w:pPr>
      <w:r w:rsidRPr="00461BE4">
        <w:rPr>
          <w:rFonts w:ascii="Arial" w:hAnsi="Arial" w:cs="Arial"/>
          <w:sz w:val="20"/>
          <w:szCs w:val="20"/>
        </w:rPr>
        <w:t>Izvajalec se obvezuje, da bo prevze</w:t>
      </w:r>
      <w:r w:rsidR="000E6819" w:rsidRPr="00461BE4">
        <w:rPr>
          <w:rFonts w:ascii="Arial" w:hAnsi="Arial" w:cs="Arial"/>
          <w:sz w:val="20"/>
          <w:szCs w:val="20"/>
        </w:rPr>
        <w:t>l</w:t>
      </w:r>
      <w:r w:rsidRPr="00461BE4">
        <w:rPr>
          <w:rFonts w:ascii="Arial" w:hAnsi="Arial" w:cs="Arial"/>
          <w:sz w:val="20"/>
          <w:szCs w:val="20"/>
        </w:rPr>
        <w:t xml:space="preserve"> dela z namensko in brezhibno delovno opremo.</w:t>
      </w:r>
    </w:p>
    <w:p w14:paraId="1A1FFF4D" w14:textId="3A986CA9" w:rsidR="00E9324C" w:rsidRPr="00461BE4" w:rsidRDefault="00E9324C" w:rsidP="00E9324C">
      <w:pPr>
        <w:jc w:val="both"/>
        <w:rPr>
          <w:rFonts w:ascii="Arial" w:hAnsi="Arial" w:cs="Arial"/>
          <w:sz w:val="20"/>
          <w:szCs w:val="20"/>
        </w:rPr>
      </w:pPr>
      <w:r w:rsidRPr="00461BE4">
        <w:rPr>
          <w:rFonts w:ascii="Arial" w:hAnsi="Arial" w:cs="Arial"/>
          <w:sz w:val="20"/>
          <w:szCs w:val="20"/>
        </w:rPr>
        <w:t>Izvajalec bo spoštoval predpisane in dogovorjene ukrepe s področja požarne varnosti in nepravilnosti zavedel v knjigo ukrepov za varno delo na gradbišču oziroma objektu.</w:t>
      </w:r>
    </w:p>
    <w:p w14:paraId="15E44C9E" w14:textId="160E54A4" w:rsidR="00B35004" w:rsidRDefault="00070185" w:rsidP="002541F8">
      <w:pPr>
        <w:spacing w:after="0"/>
        <w:rPr>
          <w:rFonts w:ascii="Arial" w:hAnsi="Arial" w:cs="Arial"/>
          <w:b/>
          <w:color w:val="000000" w:themeColor="text1"/>
          <w:sz w:val="20"/>
          <w:szCs w:val="20"/>
        </w:rPr>
      </w:pPr>
      <w:r>
        <w:rPr>
          <w:rFonts w:ascii="Arial" w:hAnsi="Arial" w:cs="Arial"/>
          <w:b/>
          <w:color w:val="000000" w:themeColor="text1"/>
          <w:sz w:val="20"/>
          <w:szCs w:val="20"/>
        </w:rPr>
        <w:lastRenderedPageBreak/>
        <w:t>X</w:t>
      </w:r>
      <w:r w:rsidR="00D4775C">
        <w:rPr>
          <w:rFonts w:ascii="Arial" w:hAnsi="Arial" w:cs="Arial"/>
          <w:b/>
          <w:color w:val="000000" w:themeColor="text1"/>
          <w:sz w:val="20"/>
          <w:szCs w:val="20"/>
        </w:rPr>
        <w:t>I</w:t>
      </w:r>
      <w:r>
        <w:rPr>
          <w:rFonts w:ascii="Arial" w:hAnsi="Arial" w:cs="Arial"/>
          <w:b/>
          <w:color w:val="000000" w:themeColor="text1"/>
          <w:sz w:val="20"/>
          <w:szCs w:val="20"/>
        </w:rPr>
        <w:t>. VIŠJA SILA</w:t>
      </w:r>
    </w:p>
    <w:p w14:paraId="1F1F18AA" w14:textId="272FFBA0" w:rsidR="007238E4" w:rsidRPr="00DC01FE" w:rsidRDefault="00137290" w:rsidP="002541F8">
      <w:pPr>
        <w:spacing w:after="0"/>
        <w:jc w:val="center"/>
        <w:rPr>
          <w:rFonts w:ascii="Arial" w:hAnsi="Arial" w:cs="Arial"/>
          <w:b/>
          <w:color w:val="000000" w:themeColor="text1"/>
          <w:sz w:val="20"/>
          <w:szCs w:val="20"/>
        </w:rPr>
      </w:pPr>
      <w:r>
        <w:rPr>
          <w:rFonts w:ascii="Arial" w:hAnsi="Arial" w:cs="Arial"/>
          <w:b/>
          <w:color w:val="000000" w:themeColor="text1"/>
          <w:sz w:val="20"/>
          <w:szCs w:val="20"/>
        </w:rPr>
        <w:t>1</w:t>
      </w:r>
      <w:r w:rsidR="00E72CCB">
        <w:rPr>
          <w:rFonts w:ascii="Arial" w:hAnsi="Arial" w:cs="Arial"/>
          <w:b/>
          <w:color w:val="000000" w:themeColor="text1"/>
          <w:sz w:val="20"/>
          <w:szCs w:val="20"/>
        </w:rPr>
        <w:t>6</w:t>
      </w:r>
      <w:r w:rsidR="007238E4" w:rsidRPr="00DC01FE">
        <w:rPr>
          <w:rFonts w:ascii="Arial" w:hAnsi="Arial" w:cs="Arial"/>
          <w:b/>
          <w:color w:val="000000" w:themeColor="text1"/>
          <w:sz w:val="20"/>
          <w:szCs w:val="20"/>
        </w:rPr>
        <w:t>. člen</w:t>
      </w:r>
    </w:p>
    <w:p w14:paraId="42644B97" w14:textId="7D2F4F00" w:rsidR="007238E4" w:rsidRPr="003F10B6"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4666BA7" w14:textId="76D4FAF2" w:rsidR="00E7122F" w:rsidRPr="00E7122F" w:rsidRDefault="007238E4" w:rsidP="00E7122F">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004A19BE" w14:textId="3ED1C369" w:rsidR="000A375C" w:rsidRPr="00603FA4" w:rsidRDefault="000A375C" w:rsidP="00603FA4">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00D4775C">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35CA4E63" w14:textId="581EF995"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E72CCB">
        <w:rPr>
          <w:rFonts w:ascii="Arial" w:hAnsi="Arial" w:cs="Arial"/>
          <w:b/>
          <w:sz w:val="20"/>
          <w:szCs w:val="20"/>
        </w:rPr>
        <w:t>7</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521BE2">
        <w:rPr>
          <w:rFonts w:ascii="Arial" w:hAnsi="Arial" w:cs="Arial"/>
          <w:sz w:val="20"/>
          <w:szCs w:val="20"/>
        </w:rPr>
        <w:t>Garanc</w:t>
      </w:r>
      <w:r w:rsidR="00271222" w:rsidRPr="00521BE2">
        <w:rPr>
          <w:rFonts w:ascii="Arial" w:hAnsi="Arial" w:cs="Arial"/>
          <w:sz w:val="20"/>
          <w:szCs w:val="20"/>
        </w:rPr>
        <w:t>ijska</w:t>
      </w:r>
      <w:r w:rsidR="00C7060A" w:rsidRPr="00521BE2">
        <w:rPr>
          <w:rFonts w:ascii="Arial" w:hAnsi="Arial" w:cs="Arial"/>
          <w:sz w:val="20"/>
          <w:szCs w:val="20"/>
        </w:rPr>
        <w:t xml:space="preserve"> doba za izvedena dela je 10 let</w:t>
      </w:r>
      <w:r w:rsidRPr="00521BE2">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5CB3632E" w14:textId="77777777" w:rsidR="000A375C" w:rsidRPr="009E0549" w:rsidRDefault="000A375C" w:rsidP="000A375C">
      <w:pPr>
        <w:spacing w:after="0" w:line="240" w:lineRule="auto"/>
        <w:jc w:val="both"/>
        <w:rPr>
          <w:rFonts w:ascii="Arial" w:hAnsi="Arial" w:cs="Arial"/>
          <w:sz w:val="20"/>
          <w:szCs w:val="20"/>
        </w:rPr>
      </w:pPr>
    </w:p>
    <w:p w14:paraId="7931C8B2" w14:textId="104276F4"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00D4775C">
        <w:rPr>
          <w:rFonts w:ascii="Arial" w:hAnsi="Arial" w:cs="Arial"/>
          <w:b/>
          <w:sz w:val="20"/>
          <w:szCs w:val="20"/>
        </w:rPr>
        <w:t>I</w:t>
      </w:r>
      <w:r w:rsidRPr="009E0549">
        <w:rPr>
          <w:rFonts w:ascii="Arial" w:hAnsi="Arial" w:cs="Arial"/>
          <w:b/>
          <w:sz w:val="20"/>
          <w:szCs w:val="20"/>
        </w:rPr>
        <w:t>. FINANČNO ZAVAROVANJE</w:t>
      </w:r>
    </w:p>
    <w:p w14:paraId="05ED5911" w14:textId="03D980C3"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E72CCB">
        <w:rPr>
          <w:rFonts w:ascii="Arial" w:hAnsi="Arial" w:cs="Arial"/>
          <w:b/>
          <w:sz w:val="20"/>
          <w:szCs w:val="20"/>
        </w:rPr>
        <w:t>8</w:t>
      </w:r>
      <w:r w:rsidR="000A375C" w:rsidRPr="009E0549">
        <w:rPr>
          <w:rFonts w:ascii="Arial" w:hAnsi="Arial" w:cs="Arial"/>
          <w:b/>
          <w:sz w:val="20"/>
          <w:szCs w:val="20"/>
        </w:rPr>
        <w:t>. člen</w:t>
      </w:r>
    </w:p>
    <w:p w14:paraId="5E015AAF" w14:textId="23748B7F" w:rsidR="00244D25"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4F65E9" w:rsidRPr="00271222">
        <w:rPr>
          <w:rFonts w:ascii="Arial" w:hAnsi="Arial" w:cs="Arial"/>
          <w:sz w:val="20"/>
          <w:szCs w:val="20"/>
        </w:rPr>
        <w:t xml:space="preserve">5 </w:t>
      </w:r>
      <w:r w:rsidRPr="00271222">
        <w:rPr>
          <w:rFonts w:ascii="Arial" w:hAnsi="Arial" w:cs="Arial"/>
          <w:sz w:val="20"/>
          <w:szCs w:val="20"/>
        </w:rPr>
        <w:t xml:space="preserve">% pogodbene vrednosti z DDV in veljavnostjo </w:t>
      </w:r>
      <w:r w:rsidR="00A51262" w:rsidRPr="0054437B">
        <w:rPr>
          <w:rFonts w:ascii="Arial" w:hAnsi="Arial" w:cs="Arial"/>
          <w:sz w:val="20"/>
          <w:szCs w:val="20"/>
        </w:rPr>
        <w:t xml:space="preserve">vsaj </w:t>
      </w:r>
      <w:r w:rsidRPr="0054437B">
        <w:rPr>
          <w:rFonts w:ascii="Arial" w:hAnsi="Arial" w:cs="Arial"/>
          <w:sz w:val="20"/>
          <w:szCs w:val="20"/>
        </w:rPr>
        <w:t>6</w:t>
      </w:r>
      <w:r w:rsidRPr="00271222">
        <w:rPr>
          <w:rFonts w:ascii="Arial" w:hAnsi="Arial" w:cs="Arial"/>
          <w:sz w:val="20"/>
          <w:szCs w:val="20"/>
        </w:rPr>
        <w:t xml:space="preserve">0 dni </w:t>
      </w:r>
      <w:r w:rsidR="004F65E9" w:rsidRPr="00271222">
        <w:rPr>
          <w:rFonts w:ascii="Arial" w:hAnsi="Arial" w:cs="Arial"/>
          <w:sz w:val="20"/>
          <w:szCs w:val="20"/>
        </w:rPr>
        <w:t>po izteku roka izvedbe</w:t>
      </w:r>
      <w:r w:rsidRPr="00271222">
        <w:rPr>
          <w:rFonts w:ascii="Arial" w:hAnsi="Arial" w:cs="Arial"/>
          <w:sz w:val="20"/>
          <w:szCs w:val="20"/>
        </w:rPr>
        <w:t>.</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4C508935"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E72CCB">
        <w:rPr>
          <w:rFonts w:ascii="Arial" w:hAnsi="Arial" w:cs="Arial"/>
          <w:b/>
          <w:sz w:val="20"/>
          <w:szCs w:val="20"/>
        </w:rPr>
        <w:t>9</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62DAEE20" w:rsidR="000A375C" w:rsidRPr="006F1535" w:rsidRDefault="000A375C" w:rsidP="000A375C">
      <w:pPr>
        <w:autoSpaceDE w:val="0"/>
        <w:autoSpaceDN w:val="0"/>
        <w:adjustRightInd w:val="0"/>
        <w:spacing w:after="0" w:line="240" w:lineRule="auto"/>
        <w:jc w:val="both"/>
        <w:rPr>
          <w:rFonts w:ascii="Arial" w:hAnsi="Arial" w:cs="Arial"/>
          <w:strike/>
          <w:color w:val="000000" w:themeColor="text1"/>
          <w:sz w:val="20"/>
          <w:szCs w:val="20"/>
        </w:rPr>
      </w:pPr>
      <w:r w:rsidRPr="009E0549">
        <w:rPr>
          <w:rFonts w:ascii="Arial" w:hAnsi="Arial" w:cs="Arial"/>
          <w:color w:val="000000" w:themeColor="text1"/>
          <w:sz w:val="20"/>
          <w:szCs w:val="20"/>
        </w:rPr>
        <w:t xml:space="preserve">Za pokritje teh stroškov bo izvajalec v roku 5 (pet) delovnih dni po zaključku </w:t>
      </w:r>
      <w:r w:rsidRPr="0054437B">
        <w:rPr>
          <w:rFonts w:ascii="Arial" w:hAnsi="Arial" w:cs="Arial"/>
          <w:sz w:val="20"/>
          <w:szCs w:val="20"/>
        </w:rPr>
        <w:t>vseh</w:t>
      </w:r>
      <w:r w:rsidR="00173776" w:rsidRPr="0054437B">
        <w:rPr>
          <w:rFonts w:ascii="Arial" w:hAnsi="Arial" w:cs="Arial"/>
          <w:sz w:val="20"/>
          <w:szCs w:val="20"/>
        </w:rPr>
        <w:t xml:space="preserve"> del </w:t>
      </w:r>
      <w:r w:rsidRPr="009E0549">
        <w:rPr>
          <w:rFonts w:ascii="Arial" w:hAnsi="Arial" w:cs="Arial"/>
          <w:color w:val="000000" w:themeColor="text1"/>
          <w:sz w:val="20"/>
          <w:szCs w:val="20"/>
        </w:rPr>
        <w:t xml:space="preserve">in izdaje potrdila o prevzemu del izročil naročniku garancijo za odpravo napak v garancijskem </w:t>
      </w:r>
      <w:r w:rsidRPr="00461BE4">
        <w:rPr>
          <w:rFonts w:ascii="Arial" w:hAnsi="Arial" w:cs="Arial"/>
          <w:sz w:val="20"/>
          <w:szCs w:val="20"/>
        </w:rPr>
        <w:t>roku</w:t>
      </w:r>
      <w:r w:rsidR="00A142E0" w:rsidRPr="00461BE4">
        <w:rPr>
          <w:rFonts w:ascii="Arial" w:hAnsi="Arial" w:cs="Arial"/>
          <w:sz w:val="20"/>
          <w:szCs w:val="20"/>
        </w:rPr>
        <w:t xml:space="preserve"> in sicer</w:t>
      </w:r>
      <w:r w:rsidR="00AD632A" w:rsidRPr="00461BE4">
        <w:rPr>
          <w:rFonts w:ascii="Arial" w:hAnsi="Arial" w:cs="Arial"/>
          <w:sz w:val="20"/>
          <w:szCs w:val="20"/>
        </w:rPr>
        <w:t xml:space="preserve"> </w:t>
      </w:r>
      <w:r w:rsidR="00A142E0" w:rsidRPr="00461BE4">
        <w:rPr>
          <w:rFonts w:ascii="Arial" w:hAnsi="Arial" w:cs="Arial"/>
          <w:sz w:val="20"/>
          <w:szCs w:val="20"/>
        </w:rPr>
        <w:t xml:space="preserve">brezpogojno </w:t>
      </w:r>
      <w:r w:rsidR="00AD632A" w:rsidRPr="00461BE4">
        <w:rPr>
          <w:rFonts w:ascii="Arial" w:hAnsi="Arial" w:cs="Arial"/>
          <w:sz w:val="20"/>
          <w:szCs w:val="20"/>
        </w:rPr>
        <w:t xml:space="preserve">in nepreklicno </w:t>
      </w:r>
      <w:r w:rsidR="00A142E0" w:rsidRPr="00461BE4">
        <w:rPr>
          <w:rFonts w:ascii="Arial" w:hAnsi="Arial" w:cs="Arial"/>
          <w:sz w:val="20"/>
          <w:szCs w:val="20"/>
        </w:rPr>
        <w:t>bančno garancijo</w:t>
      </w:r>
      <w:r w:rsidRPr="00461BE4">
        <w:rPr>
          <w:rFonts w:ascii="Arial" w:hAnsi="Arial" w:cs="Arial"/>
          <w:sz w:val="20"/>
          <w:szCs w:val="20"/>
        </w:rPr>
        <w:t xml:space="preserve"> </w:t>
      </w:r>
      <w:r w:rsidR="006D5CEC" w:rsidRPr="00461BE4">
        <w:rPr>
          <w:rFonts w:ascii="Arial" w:hAnsi="Arial" w:cs="Arial"/>
          <w:sz w:val="20"/>
          <w:szCs w:val="20"/>
        </w:rPr>
        <w:t>unovčljivo na prvi poziv</w:t>
      </w:r>
      <w:r w:rsidR="00461BE4">
        <w:rPr>
          <w:rFonts w:ascii="Arial" w:hAnsi="Arial" w:cs="Arial"/>
          <w:sz w:val="20"/>
          <w:szCs w:val="20"/>
        </w:rPr>
        <w:t xml:space="preserve">, </w:t>
      </w:r>
      <w:r w:rsidRPr="009E0549">
        <w:rPr>
          <w:rFonts w:ascii="Arial" w:hAnsi="Arial" w:cs="Arial"/>
          <w:color w:val="000000" w:themeColor="text1"/>
          <w:sz w:val="20"/>
          <w:szCs w:val="20"/>
        </w:rPr>
        <w:t>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xml:space="preserve">% pogodbene vrednosti (z DDV). Veljavnost zavarovanja za odpravo napak v garancijskem roku je 60 dni po prenehanju garancijske dobe. </w:t>
      </w: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8D432E">
        <w:trPr>
          <w:trHeight w:val="125"/>
        </w:trPr>
        <w:tc>
          <w:tcPr>
            <w:tcW w:w="9782" w:type="dxa"/>
          </w:tcPr>
          <w:p w14:paraId="3FEB5A1E" w14:textId="66F7E77D" w:rsidR="007F7BD0" w:rsidRPr="002404D6" w:rsidRDefault="00E7122F" w:rsidP="00E7122F">
            <w:pPr>
              <w:autoSpaceDE w:val="0"/>
              <w:autoSpaceDN w:val="0"/>
              <w:adjustRightInd w:val="0"/>
              <w:spacing w:after="0" w:line="240" w:lineRule="auto"/>
              <w:ind w:left="75" w:hanging="75"/>
              <w:jc w:val="both"/>
              <w:rPr>
                <w:rFonts w:ascii="Arial" w:hAnsi="Arial" w:cs="Arial"/>
                <w:b/>
                <w:sz w:val="20"/>
                <w:szCs w:val="20"/>
              </w:rPr>
            </w:pPr>
            <w:r>
              <w:rPr>
                <w:rFonts w:ascii="Arial" w:hAnsi="Arial" w:cs="Arial"/>
                <w:b/>
                <w:sz w:val="20"/>
                <w:szCs w:val="20"/>
              </w:rPr>
              <w:t xml:space="preserve"> </w:t>
            </w:r>
            <w:r w:rsidR="004A33C4" w:rsidRPr="002404D6">
              <w:rPr>
                <w:rFonts w:ascii="Arial" w:hAnsi="Arial" w:cs="Arial"/>
                <w:b/>
                <w:sz w:val="20"/>
                <w:szCs w:val="20"/>
              </w:rPr>
              <w:t>XI</w:t>
            </w:r>
            <w:r w:rsidR="00D4775C">
              <w:rPr>
                <w:rFonts w:ascii="Arial" w:hAnsi="Arial" w:cs="Arial"/>
                <w:b/>
                <w:sz w:val="20"/>
                <w:szCs w:val="20"/>
              </w:rPr>
              <w:t>V</w:t>
            </w:r>
            <w:r w:rsidR="004A33C4" w:rsidRPr="002404D6">
              <w:rPr>
                <w:rFonts w:ascii="Arial" w:hAnsi="Arial" w:cs="Arial"/>
                <w:b/>
                <w:sz w:val="20"/>
                <w:szCs w:val="20"/>
              </w:rPr>
              <w:t xml:space="preserve">. </w:t>
            </w:r>
            <w:r w:rsidR="007F7BD0" w:rsidRPr="002404D6">
              <w:rPr>
                <w:rFonts w:ascii="Arial" w:hAnsi="Arial" w:cs="Arial"/>
                <w:b/>
                <w:sz w:val="20"/>
                <w:szCs w:val="20"/>
              </w:rPr>
              <w:t>ZAVAROVANJE SPLOŠNE ODGOVORNOSTI</w:t>
            </w:r>
          </w:p>
          <w:p w14:paraId="18EDB40C" w14:textId="5560A949" w:rsidR="007F7BD0" w:rsidRPr="002404D6" w:rsidRDefault="00E72CCB"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20</w:t>
            </w:r>
            <w:r w:rsidR="0093681D" w:rsidRPr="002404D6">
              <w:rPr>
                <w:rFonts w:ascii="Arial" w:hAnsi="Arial" w:cs="Arial"/>
                <w:b/>
                <w:sz w:val="20"/>
                <w:szCs w:val="20"/>
              </w:rPr>
              <w:t>. člen</w:t>
            </w:r>
          </w:p>
        </w:tc>
      </w:tr>
      <w:tr w:rsidR="007F7BD0" w:rsidRPr="007F7BD0" w14:paraId="1F274246" w14:textId="77777777" w:rsidTr="008D432E">
        <w:trPr>
          <w:trHeight w:val="125"/>
        </w:trPr>
        <w:tc>
          <w:tcPr>
            <w:tcW w:w="978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8D432E">
        <w:trPr>
          <w:trHeight w:val="125"/>
        </w:trPr>
        <w:tc>
          <w:tcPr>
            <w:tcW w:w="9782" w:type="dxa"/>
          </w:tcPr>
          <w:p w14:paraId="7BA92005" w14:textId="7BC903B2" w:rsidR="00F84A51" w:rsidRPr="0054437B" w:rsidRDefault="00302E57" w:rsidP="00BB2D08">
            <w:pPr>
              <w:tabs>
                <w:tab w:val="left" w:pos="0"/>
              </w:tabs>
              <w:spacing w:after="0" w:line="240" w:lineRule="auto"/>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8D432E">
        <w:trPr>
          <w:trHeight w:val="125"/>
        </w:trPr>
        <w:tc>
          <w:tcPr>
            <w:tcW w:w="9782" w:type="dxa"/>
          </w:tcPr>
          <w:p w14:paraId="787751D6" w14:textId="4F789082"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GRADBENO ZAVAROVANJE</w:t>
            </w:r>
          </w:p>
        </w:tc>
      </w:tr>
      <w:tr w:rsidR="007F7BD0" w:rsidRPr="007F7BD0" w14:paraId="68508DE6" w14:textId="77777777" w:rsidTr="008D432E">
        <w:trPr>
          <w:trHeight w:val="125"/>
        </w:trPr>
        <w:tc>
          <w:tcPr>
            <w:tcW w:w="9782" w:type="dxa"/>
          </w:tcPr>
          <w:p w14:paraId="481BA9DE" w14:textId="7853435B"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E72CCB">
              <w:rPr>
                <w:rFonts w:ascii="Arial" w:hAnsi="Arial" w:cs="Arial"/>
                <w:b/>
                <w:sz w:val="20"/>
                <w:szCs w:val="20"/>
              </w:rPr>
              <w:t>1</w:t>
            </w:r>
            <w:r w:rsidRPr="002404D6">
              <w:rPr>
                <w:rFonts w:ascii="Arial" w:hAnsi="Arial" w:cs="Arial"/>
                <w:b/>
                <w:sz w:val="20"/>
                <w:szCs w:val="20"/>
              </w:rPr>
              <w:t>. člen</w:t>
            </w:r>
          </w:p>
        </w:tc>
      </w:tr>
      <w:tr w:rsidR="007F7BD0" w:rsidRPr="007F7BD0" w14:paraId="199D91D3" w14:textId="77777777" w:rsidTr="008D432E">
        <w:trPr>
          <w:trHeight w:val="125"/>
        </w:trPr>
        <w:tc>
          <w:tcPr>
            <w:tcW w:w="978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8D432E">
        <w:trPr>
          <w:trHeight w:val="125"/>
        </w:trPr>
        <w:tc>
          <w:tcPr>
            <w:tcW w:w="978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8D432E">
        <w:trPr>
          <w:trHeight w:val="125"/>
        </w:trPr>
        <w:tc>
          <w:tcPr>
            <w:tcW w:w="978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8D432E">
        <w:trPr>
          <w:trHeight w:val="125"/>
        </w:trPr>
        <w:tc>
          <w:tcPr>
            <w:tcW w:w="978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8D432E">
        <w:trPr>
          <w:trHeight w:val="125"/>
        </w:trPr>
        <w:tc>
          <w:tcPr>
            <w:tcW w:w="978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8D432E">
        <w:trPr>
          <w:trHeight w:val="125"/>
        </w:trPr>
        <w:tc>
          <w:tcPr>
            <w:tcW w:w="978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1810E1D4" w:rsidR="007F7BD0" w:rsidRPr="002404D6" w:rsidRDefault="007F7BD0" w:rsidP="00E45C3C">
            <w:pPr>
              <w:autoSpaceDE w:val="0"/>
              <w:autoSpaceDN w:val="0"/>
              <w:adjustRightInd w:val="0"/>
              <w:spacing w:after="0" w:line="240" w:lineRule="auto"/>
              <w:ind w:left="75" w:hanging="75"/>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E45C3C">
              <w:rPr>
                <w:rFonts w:ascii="Arial" w:hAnsi="Arial" w:cs="Arial"/>
                <w:sz w:val="20"/>
                <w:szCs w:val="20"/>
              </w:rPr>
              <w:t xml:space="preserv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4464732D" w14:textId="77777777" w:rsidR="007F7BD0"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p w14:paraId="3428137A" w14:textId="5CA36A93" w:rsidR="00E7122F" w:rsidRPr="002404D6" w:rsidRDefault="00E7122F"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8D432E">
        <w:trPr>
          <w:trHeight w:val="125"/>
        </w:trPr>
        <w:tc>
          <w:tcPr>
            <w:tcW w:w="9782" w:type="dxa"/>
          </w:tcPr>
          <w:p w14:paraId="33189AD2" w14:textId="5F4CACDB"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XV</w:t>
            </w:r>
            <w:r w:rsidR="00D4775C">
              <w:rPr>
                <w:rFonts w:ascii="Arial" w:hAnsi="Arial" w:cs="Arial"/>
                <w:b/>
                <w:sz w:val="20"/>
                <w:szCs w:val="20"/>
              </w:rPr>
              <w:t>I</w:t>
            </w:r>
            <w:r w:rsidRPr="002404D6">
              <w:rPr>
                <w:rFonts w:ascii="Arial" w:hAnsi="Arial" w:cs="Arial"/>
                <w:b/>
                <w:sz w:val="20"/>
                <w:szCs w:val="20"/>
              </w:rPr>
              <w:t xml:space="preserve">. </w:t>
            </w:r>
            <w:r w:rsidR="007F7BD0" w:rsidRPr="002404D6">
              <w:rPr>
                <w:rFonts w:ascii="Arial" w:hAnsi="Arial" w:cs="Arial"/>
                <w:b/>
                <w:sz w:val="20"/>
                <w:szCs w:val="20"/>
              </w:rPr>
              <w:t>IZROČITEV ZAVAROVALNIH POLIC</w:t>
            </w:r>
          </w:p>
        </w:tc>
      </w:tr>
      <w:tr w:rsidR="007F7BD0" w:rsidRPr="007F7BD0" w14:paraId="5C775E86" w14:textId="77777777" w:rsidTr="008D432E">
        <w:trPr>
          <w:trHeight w:val="125"/>
        </w:trPr>
        <w:tc>
          <w:tcPr>
            <w:tcW w:w="9782" w:type="dxa"/>
          </w:tcPr>
          <w:p w14:paraId="3A049290" w14:textId="5739E92C"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E72CCB">
              <w:rPr>
                <w:rFonts w:ascii="Arial" w:hAnsi="Arial" w:cs="Arial"/>
                <w:b/>
                <w:sz w:val="20"/>
                <w:szCs w:val="20"/>
              </w:rPr>
              <w:t>2</w:t>
            </w:r>
            <w:r w:rsidRPr="002404D6">
              <w:rPr>
                <w:rFonts w:ascii="Arial" w:hAnsi="Arial" w:cs="Arial"/>
                <w:b/>
                <w:sz w:val="20"/>
                <w:szCs w:val="20"/>
              </w:rPr>
              <w:t>. člen</w:t>
            </w:r>
          </w:p>
        </w:tc>
      </w:tr>
      <w:tr w:rsidR="007F7BD0" w:rsidRPr="007F7BD0" w14:paraId="395E37E4" w14:textId="77777777" w:rsidTr="008D432E">
        <w:trPr>
          <w:trHeight w:val="125"/>
        </w:trPr>
        <w:tc>
          <w:tcPr>
            <w:tcW w:w="9782" w:type="dxa"/>
          </w:tcPr>
          <w:p w14:paraId="6A722E11" w14:textId="06CDCA8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54437B">
              <w:rPr>
                <w:rFonts w:ascii="Arial" w:hAnsi="Arial" w:cs="Arial"/>
                <w:sz w:val="20"/>
                <w:szCs w:val="20"/>
              </w:rPr>
              <w:t>19</w:t>
            </w:r>
            <w:r w:rsidR="00250144" w:rsidRPr="002404D6">
              <w:rPr>
                <w:rFonts w:ascii="Arial" w:hAnsi="Arial" w:cs="Arial"/>
                <w:sz w:val="20"/>
                <w:szCs w:val="20"/>
              </w:rPr>
              <w:t>. in 2</w:t>
            </w:r>
            <w:r w:rsidR="0054437B">
              <w:rPr>
                <w:rFonts w:ascii="Arial" w:hAnsi="Arial" w:cs="Arial"/>
                <w:sz w:val="20"/>
                <w:szCs w:val="20"/>
              </w:rPr>
              <w:t>0</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1B904166"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00D4775C">
        <w:rPr>
          <w:rFonts w:ascii="Arial" w:hAnsi="Arial" w:cs="Arial"/>
          <w:b/>
          <w:sz w:val="20"/>
          <w:szCs w:val="20"/>
        </w:rPr>
        <w:t>I</w:t>
      </w:r>
      <w:r w:rsidRPr="009E0549">
        <w:rPr>
          <w:rFonts w:ascii="Arial" w:hAnsi="Arial" w:cs="Arial"/>
          <w:b/>
          <w:sz w:val="20"/>
          <w:szCs w:val="20"/>
        </w:rPr>
        <w:t xml:space="preserve">. PROTIKORUPCIJSKA KLAVZULA </w:t>
      </w:r>
    </w:p>
    <w:p w14:paraId="54B6629A" w14:textId="6900C881"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E72CCB">
        <w:rPr>
          <w:rFonts w:ascii="Arial" w:hAnsi="Arial" w:cs="Arial"/>
          <w:b/>
          <w:sz w:val="20"/>
          <w:szCs w:val="20"/>
        </w:rPr>
        <w:t>3</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0829B8DB"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D4775C">
        <w:rPr>
          <w:rFonts w:ascii="Arial" w:hAnsi="Arial" w:cs="Arial"/>
          <w:b/>
          <w:color w:val="000000" w:themeColor="text1"/>
          <w:sz w:val="20"/>
          <w:szCs w:val="20"/>
        </w:rPr>
        <w:t>I</w:t>
      </w:r>
      <w:r w:rsidR="000A375C" w:rsidRPr="009E0549">
        <w:rPr>
          <w:rFonts w:ascii="Arial" w:hAnsi="Arial" w:cs="Arial"/>
          <w:b/>
          <w:color w:val="000000" w:themeColor="text1"/>
          <w:sz w:val="20"/>
          <w:szCs w:val="20"/>
        </w:rPr>
        <w:t>. RAZVEZNI POGOJI</w:t>
      </w:r>
    </w:p>
    <w:p w14:paraId="435432F6" w14:textId="7AD49ED8"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E72CCB">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018EF740" w14:textId="613CF8C0" w:rsidR="00B35004" w:rsidRPr="008A69E9" w:rsidRDefault="00930121" w:rsidP="008A69E9">
      <w:pPr>
        <w:jc w:val="both"/>
        <w:rPr>
          <w:rFonts w:ascii="Arial" w:hAnsi="Arial" w:cs="Arial"/>
          <w:sz w:val="20"/>
          <w:szCs w:val="20"/>
        </w:rPr>
      </w:pPr>
      <w:r w:rsidRPr="00930121">
        <w:rPr>
          <w:rFonts w:ascii="Arial" w:hAnsi="Arial" w:cs="Arial"/>
          <w:sz w:val="20"/>
          <w:szCs w:val="20"/>
        </w:rPr>
        <w:lastRenderedPageBreak/>
        <w:t>Če naročnik v roku 60 dni od seznanitve s kršitvijo ne začne novega postopka javnega naročila, se šteje, da je pogodba razvezana šestdeseti dan od seznanitve s kršitvijo.</w:t>
      </w:r>
    </w:p>
    <w:p w14:paraId="4FC25788" w14:textId="602B4717"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w:t>
      </w:r>
      <w:r w:rsidR="00D4775C">
        <w:rPr>
          <w:rFonts w:ascii="Arial" w:hAnsi="Arial" w:cs="Arial"/>
          <w:b/>
          <w:color w:val="000000" w:themeColor="text1"/>
          <w:sz w:val="20"/>
          <w:szCs w:val="20"/>
        </w:rPr>
        <w:t>IX</w:t>
      </w:r>
      <w:r w:rsidRPr="009E0549">
        <w:rPr>
          <w:rFonts w:ascii="Arial" w:hAnsi="Arial" w:cs="Arial"/>
          <w:b/>
          <w:color w:val="000000" w:themeColor="text1"/>
          <w:sz w:val="20"/>
          <w:szCs w:val="20"/>
        </w:rPr>
        <w:t>. SPREMEMBE IN DOPOLNITVE POGODBE</w:t>
      </w:r>
    </w:p>
    <w:p w14:paraId="6DA4CD2D" w14:textId="7F4ECD21"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E72CCB">
        <w:rPr>
          <w:rFonts w:ascii="Arial" w:hAnsi="Arial" w:cs="Arial"/>
          <w:b/>
          <w:color w:val="000000" w:themeColor="text1"/>
          <w:sz w:val="20"/>
          <w:szCs w:val="20"/>
        </w:rPr>
        <w:t>5</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7EC20DC6"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753176B" w:rsidR="000A375C" w:rsidRPr="009E0549" w:rsidRDefault="004A33C4" w:rsidP="00024394">
      <w:pPr>
        <w:tabs>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t>XX.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7B1FD482" w:rsidR="0022016A" w:rsidRDefault="00EE6A9D" w:rsidP="002404D6">
            <w:pPr>
              <w:spacing w:line="240" w:lineRule="auto"/>
              <w:jc w:val="both"/>
              <w:rPr>
                <w:rFonts w:ascii="Arial" w:hAnsi="Arial" w:cs="Arial"/>
                <w:sz w:val="20"/>
                <w:szCs w:val="20"/>
              </w:rPr>
            </w:pPr>
            <w:r>
              <w:rPr>
                <w:rFonts w:ascii="Arial" w:hAnsi="Arial" w:cs="Arial"/>
                <w:sz w:val="20"/>
                <w:szCs w:val="20"/>
              </w:rPr>
              <w:t xml:space="preserve"> </w:t>
            </w:r>
            <w:r w:rsidR="0022016A" w:rsidRPr="009E0549">
              <w:rPr>
                <w:rFonts w:ascii="Arial" w:hAnsi="Arial" w:cs="Arial"/>
                <w:sz w:val="20"/>
                <w:szCs w:val="20"/>
              </w:rPr>
              <w:t>Ko</w:t>
            </w:r>
            <w:r w:rsidR="000F67EA">
              <w:rPr>
                <w:rFonts w:ascii="Arial" w:hAnsi="Arial" w:cs="Arial"/>
                <w:sz w:val="20"/>
                <w:szCs w:val="20"/>
              </w:rPr>
              <w:t>ntaktna oseba naročnika je………………</w:t>
            </w:r>
            <w:r w:rsidR="0022016A" w:rsidRPr="009E0549">
              <w:rPr>
                <w:rFonts w:ascii="Arial" w:hAnsi="Arial" w:cs="Arial"/>
                <w:sz w:val="20"/>
                <w:szCs w:val="20"/>
              </w:rPr>
              <w:t>,</w:t>
            </w:r>
            <w:r w:rsidR="0022016A"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Mobi:</w:t>
            </w:r>
            <w:r w:rsidR="000F67EA">
              <w:rPr>
                <w:rFonts w:ascii="Arial" w:hAnsi="Arial" w:cs="Arial"/>
                <w:sz w:val="20"/>
                <w:szCs w:val="20"/>
              </w:rPr>
              <w:t>……………….., e-pošta:………………..</w:t>
            </w:r>
          </w:p>
          <w:p w14:paraId="4AD0A76F" w14:textId="0F287B9C" w:rsidR="0022016A" w:rsidRDefault="00EE6A9D" w:rsidP="00D7234D">
            <w:pPr>
              <w:spacing w:line="240" w:lineRule="auto"/>
              <w:jc w:val="both"/>
              <w:rPr>
                <w:rFonts w:ascii="Arial" w:hAnsi="Arial" w:cs="Arial"/>
                <w:color w:val="000000" w:themeColor="text1"/>
                <w:sz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0022016A" w:rsidRPr="009E0549">
              <w:rPr>
                <w:rFonts w:ascii="Arial" w:hAnsi="Arial" w:cs="Arial"/>
                <w:color w:val="000000" w:themeColor="text1"/>
                <w:sz w:val="20"/>
              </w:rPr>
              <w:t>,</w:t>
            </w:r>
            <w:r w:rsidR="006F37B4">
              <w:rPr>
                <w:rFonts w:ascii="Arial" w:hAnsi="Arial" w:cs="Arial"/>
                <w:color w:val="000000" w:themeColor="text1"/>
                <w:sz w:val="20"/>
              </w:rPr>
              <w:t xml:space="preserve"> Mobi:</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5963AB3A" w:rsidR="0022016A" w:rsidRPr="009E0549" w:rsidRDefault="00EE6A9D" w:rsidP="002404D6">
            <w:pPr>
              <w:spacing w:line="240" w:lineRule="auto"/>
              <w:jc w:val="both"/>
              <w:rPr>
                <w:rFonts w:ascii="Arial" w:hAnsi="Arial" w:cs="Arial"/>
                <w:color w:val="000000" w:themeColor="text1"/>
                <w:sz w:val="20"/>
                <w:szCs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izvajalca je…………………., Tel.:…………………, e-pošta:………………………</w:t>
            </w:r>
            <w:r w:rsidR="00AC4F0D">
              <w:rPr>
                <w:rFonts w:ascii="Arial" w:hAnsi="Arial" w:cs="Arial"/>
                <w:color w:val="000000" w:themeColor="text1"/>
                <w:sz w:val="20"/>
              </w:rPr>
              <w:t>…</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49B64A7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D4775C">
        <w:rPr>
          <w:rFonts w:ascii="Arial" w:hAnsi="Arial" w:cs="Arial"/>
          <w:b/>
          <w:color w:val="000000" w:themeColor="text1"/>
          <w:sz w:val="20"/>
          <w:szCs w:val="20"/>
        </w:rPr>
        <w:t>I</w:t>
      </w:r>
      <w:r w:rsidR="000A375C" w:rsidRPr="009E0549">
        <w:rPr>
          <w:rFonts w:ascii="Arial" w:hAnsi="Arial" w:cs="Arial"/>
          <w:b/>
          <w:color w:val="000000" w:themeColor="text1"/>
          <w:sz w:val="20"/>
          <w:szCs w:val="20"/>
        </w:rPr>
        <w:t>. KONČNE DOLOČBE</w:t>
      </w:r>
    </w:p>
    <w:p w14:paraId="59F160D6" w14:textId="31ED8F68"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E72CCB">
        <w:rPr>
          <w:rFonts w:cs="Arial"/>
          <w:color w:val="000000" w:themeColor="text1"/>
          <w:spacing w:val="0"/>
          <w:kern w:val="0"/>
          <w:sz w:val="20"/>
        </w:rPr>
        <w:t>6</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709E86E0"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E72CCB">
        <w:rPr>
          <w:rFonts w:cs="Arial"/>
          <w:color w:val="000000" w:themeColor="text1"/>
          <w:spacing w:val="0"/>
          <w:kern w:val="0"/>
          <w:sz w:val="20"/>
        </w:rPr>
        <w:t>7</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28BDE66" w14:textId="77777777" w:rsidR="00E72CCB" w:rsidRDefault="00E72CCB" w:rsidP="000A375C">
      <w:pPr>
        <w:spacing w:after="0" w:line="240" w:lineRule="auto"/>
        <w:jc w:val="both"/>
        <w:rPr>
          <w:rFonts w:ascii="Arial" w:hAnsi="Arial" w:cs="Arial"/>
          <w:color w:val="000000" w:themeColor="text1"/>
          <w:sz w:val="20"/>
          <w:szCs w:val="20"/>
        </w:rPr>
      </w:pPr>
    </w:p>
    <w:p w14:paraId="5E095913" w14:textId="0CA93611" w:rsidR="000A375C" w:rsidRPr="00E72CCB" w:rsidRDefault="000A375C" w:rsidP="000A375C">
      <w:pPr>
        <w:spacing w:after="0" w:line="240" w:lineRule="auto"/>
        <w:jc w:val="both"/>
        <w:rPr>
          <w:rFonts w:ascii="Arial" w:hAnsi="Arial" w:cs="Arial"/>
          <w:b/>
          <w:color w:val="000000" w:themeColor="text1"/>
          <w:sz w:val="20"/>
          <w:szCs w:val="20"/>
        </w:rPr>
      </w:pPr>
      <w:r w:rsidRPr="00E72CCB">
        <w:rPr>
          <w:rFonts w:ascii="Arial" w:hAnsi="Arial" w:cs="Arial"/>
          <w:b/>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0682F8F"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46111A51" w:rsidR="00790B58" w:rsidRPr="009E0549" w:rsidRDefault="00B35004" w:rsidP="00B35004">
            <w:pPr>
              <w:spacing w:after="0" w:line="240" w:lineRule="auto"/>
              <w:rPr>
                <w:rFonts w:ascii="Arial" w:hAnsi="Arial" w:cs="Arial"/>
                <w:sz w:val="20"/>
                <w:szCs w:val="20"/>
              </w:rPr>
            </w:pPr>
            <w:r>
              <w:rPr>
                <w:rFonts w:ascii="Arial" w:hAnsi="Arial" w:cs="Arial"/>
                <w:sz w:val="20"/>
                <w:szCs w:val="20"/>
              </w:rPr>
              <w:t xml:space="preserve">                      </w:t>
            </w:r>
            <w:r w:rsidR="0059220F"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616312AB"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1AE243FD"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2D1D6317"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99485C" w:rsidRPr="0099485C">
        <w:rPr>
          <w:rFonts w:ascii="Arial" w:hAnsi="Arial" w:cs="Arial"/>
          <w:b/>
          <w:sz w:val="20"/>
          <w:szCs w:val="20"/>
        </w:rPr>
        <w:t xml:space="preserve">Vgradnja sider v predorih </w:t>
      </w:r>
      <w:proofErr w:type="spellStart"/>
      <w:r w:rsidR="0099485C" w:rsidRPr="0099485C">
        <w:rPr>
          <w:rFonts w:ascii="Arial" w:hAnsi="Arial" w:cs="Arial"/>
          <w:b/>
          <w:sz w:val="20"/>
          <w:szCs w:val="20"/>
        </w:rPr>
        <w:t>Križiški</w:t>
      </w:r>
      <w:proofErr w:type="spellEnd"/>
      <w:r w:rsidR="0099485C" w:rsidRPr="0099485C">
        <w:rPr>
          <w:rFonts w:ascii="Arial" w:hAnsi="Arial" w:cs="Arial"/>
          <w:b/>
          <w:sz w:val="20"/>
          <w:szCs w:val="20"/>
        </w:rPr>
        <w:t xml:space="preserve">, </w:t>
      </w:r>
      <w:proofErr w:type="spellStart"/>
      <w:r w:rsidR="0099485C" w:rsidRPr="0099485C">
        <w:rPr>
          <w:rFonts w:ascii="Arial" w:hAnsi="Arial" w:cs="Arial"/>
          <w:b/>
          <w:sz w:val="20"/>
          <w:szCs w:val="20"/>
        </w:rPr>
        <w:t>Jurgovec</w:t>
      </w:r>
      <w:proofErr w:type="spellEnd"/>
      <w:r w:rsidR="0099485C" w:rsidRPr="0099485C">
        <w:rPr>
          <w:rFonts w:ascii="Arial" w:hAnsi="Arial" w:cs="Arial"/>
          <w:b/>
          <w:sz w:val="20"/>
          <w:szCs w:val="20"/>
        </w:rPr>
        <w:t xml:space="preserve"> in Ležeški na progi št. 50 Ljubljana – Sežana – </w:t>
      </w:r>
      <w:proofErr w:type="spellStart"/>
      <w:r w:rsidR="0099485C" w:rsidRPr="0099485C">
        <w:rPr>
          <w:rFonts w:ascii="Arial" w:hAnsi="Arial" w:cs="Arial"/>
          <w:b/>
          <w:sz w:val="20"/>
          <w:szCs w:val="20"/>
        </w:rPr>
        <w:t>d.m</w:t>
      </w:r>
      <w:proofErr w:type="spellEnd"/>
      <w:r w:rsidR="0099485C" w:rsidRPr="0099485C">
        <w:rPr>
          <w:rFonts w:ascii="Arial" w:hAnsi="Arial" w:cs="Arial"/>
          <w:b/>
          <w:sz w:val="20"/>
          <w:szCs w:val="20"/>
        </w:rPr>
        <w:t>.</w:t>
      </w:r>
      <w:r w:rsidR="00B35004">
        <w:rPr>
          <w:rFonts w:ascii="Arial" w:hAnsi="Arial" w:cs="Arial"/>
          <w:b/>
          <w:sz w:val="20"/>
          <w:szCs w:val="20"/>
        </w:rPr>
        <w:t xml:space="preserve"> (desni tir)</w:t>
      </w:r>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54E481E5"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99485C" w:rsidRPr="0099485C">
        <w:rPr>
          <w:rFonts w:ascii="Arial" w:eastAsia="Batang" w:hAnsi="Arial" w:cs="Arial"/>
          <w:b/>
          <w:color w:val="000000"/>
          <w:sz w:val="20"/>
          <w:szCs w:val="20"/>
          <w:lang w:eastAsia="ko-KR"/>
        </w:rPr>
        <w:t xml:space="preserve">Vgradnja sider v predorih </w:t>
      </w:r>
      <w:proofErr w:type="spellStart"/>
      <w:r w:rsidR="0099485C" w:rsidRPr="0099485C">
        <w:rPr>
          <w:rFonts w:ascii="Arial" w:eastAsia="Batang" w:hAnsi="Arial" w:cs="Arial"/>
          <w:b/>
          <w:color w:val="000000"/>
          <w:sz w:val="20"/>
          <w:szCs w:val="20"/>
          <w:lang w:eastAsia="ko-KR"/>
        </w:rPr>
        <w:t>Križiški</w:t>
      </w:r>
      <w:proofErr w:type="spellEnd"/>
      <w:r w:rsidR="0099485C" w:rsidRPr="0099485C">
        <w:rPr>
          <w:rFonts w:ascii="Arial" w:eastAsia="Batang" w:hAnsi="Arial" w:cs="Arial"/>
          <w:b/>
          <w:color w:val="000000"/>
          <w:sz w:val="20"/>
          <w:szCs w:val="20"/>
          <w:lang w:eastAsia="ko-KR"/>
        </w:rPr>
        <w:t xml:space="preserve">, </w:t>
      </w:r>
      <w:proofErr w:type="spellStart"/>
      <w:r w:rsidR="0099485C" w:rsidRPr="0099485C">
        <w:rPr>
          <w:rFonts w:ascii="Arial" w:eastAsia="Batang" w:hAnsi="Arial" w:cs="Arial"/>
          <w:b/>
          <w:color w:val="000000"/>
          <w:sz w:val="20"/>
          <w:szCs w:val="20"/>
          <w:lang w:eastAsia="ko-KR"/>
        </w:rPr>
        <w:t>Jurgovec</w:t>
      </w:r>
      <w:proofErr w:type="spellEnd"/>
      <w:r w:rsidR="0099485C" w:rsidRPr="0099485C">
        <w:rPr>
          <w:rFonts w:ascii="Arial" w:eastAsia="Batang" w:hAnsi="Arial" w:cs="Arial"/>
          <w:b/>
          <w:color w:val="000000"/>
          <w:sz w:val="20"/>
          <w:szCs w:val="20"/>
          <w:lang w:eastAsia="ko-KR"/>
        </w:rPr>
        <w:t xml:space="preserve"> in Ležeški na progi št. 50 Ljubljana – Sežana – </w:t>
      </w:r>
      <w:proofErr w:type="spellStart"/>
      <w:r w:rsidR="0099485C" w:rsidRPr="0099485C">
        <w:rPr>
          <w:rFonts w:ascii="Arial" w:eastAsia="Batang" w:hAnsi="Arial" w:cs="Arial"/>
          <w:b/>
          <w:color w:val="000000"/>
          <w:sz w:val="20"/>
          <w:szCs w:val="20"/>
          <w:lang w:eastAsia="ko-KR"/>
        </w:rPr>
        <w:t>d.m</w:t>
      </w:r>
      <w:proofErr w:type="spellEnd"/>
      <w:r w:rsidR="0099485C" w:rsidRPr="0099485C">
        <w:rPr>
          <w:rFonts w:ascii="Arial" w:eastAsia="Batang" w:hAnsi="Arial" w:cs="Arial"/>
          <w:b/>
          <w:color w:val="000000"/>
          <w:sz w:val="20"/>
          <w:szCs w:val="20"/>
          <w:lang w:eastAsia="ko-KR"/>
        </w:rPr>
        <w:t>.</w:t>
      </w:r>
      <w:r w:rsidR="00B35004">
        <w:rPr>
          <w:rFonts w:ascii="Arial" w:eastAsia="Batang" w:hAnsi="Arial" w:cs="Arial"/>
          <w:b/>
          <w:color w:val="000000"/>
          <w:sz w:val="20"/>
          <w:szCs w:val="20"/>
          <w:lang w:eastAsia="ko-KR"/>
        </w:rPr>
        <w:t xml:space="preserve"> (desni tir)</w:t>
      </w:r>
      <w:r w:rsidR="0099485C" w:rsidRPr="0099485C">
        <w:rPr>
          <w:rFonts w:ascii="Arial" w:eastAsia="Batang" w:hAnsi="Arial" w:cs="Arial"/>
          <w:b/>
          <w:color w:val="000000"/>
          <w:sz w:val="20"/>
          <w:szCs w:val="20"/>
          <w:lang w:eastAsia="ko-KR"/>
        </w:rPr>
        <w:t>«</w:t>
      </w:r>
      <w:r w:rsidR="0099485C">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6EFA2974"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000C52" w:rsidRPr="00000C52">
        <w:rPr>
          <w:rFonts w:ascii="Arial" w:hAnsi="Arial" w:cs="Arial"/>
          <w:b/>
          <w:bCs/>
          <w:sz w:val="20"/>
          <w:szCs w:val="20"/>
        </w:rPr>
        <w:t xml:space="preserve">Vgradnja sider v predorih </w:t>
      </w:r>
      <w:proofErr w:type="spellStart"/>
      <w:r w:rsidR="00000C52" w:rsidRPr="00000C52">
        <w:rPr>
          <w:rFonts w:ascii="Arial" w:hAnsi="Arial" w:cs="Arial"/>
          <w:b/>
          <w:bCs/>
          <w:sz w:val="20"/>
          <w:szCs w:val="20"/>
        </w:rPr>
        <w:t>Križiški</w:t>
      </w:r>
      <w:proofErr w:type="spellEnd"/>
      <w:r w:rsidR="00000C52" w:rsidRPr="00000C52">
        <w:rPr>
          <w:rFonts w:ascii="Arial" w:hAnsi="Arial" w:cs="Arial"/>
          <w:b/>
          <w:bCs/>
          <w:sz w:val="20"/>
          <w:szCs w:val="20"/>
        </w:rPr>
        <w:t xml:space="preserve">, </w:t>
      </w:r>
      <w:proofErr w:type="spellStart"/>
      <w:r w:rsidR="00000C52" w:rsidRPr="00000C52">
        <w:rPr>
          <w:rFonts w:ascii="Arial" w:hAnsi="Arial" w:cs="Arial"/>
          <w:b/>
          <w:bCs/>
          <w:sz w:val="20"/>
          <w:szCs w:val="20"/>
        </w:rPr>
        <w:t>Jurgovec</w:t>
      </w:r>
      <w:proofErr w:type="spellEnd"/>
      <w:r w:rsidR="00000C52" w:rsidRPr="00000C52">
        <w:rPr>
          <w:rFonts w:ascii="Arial" w:hAnsi="Arial" w:cs="Arial"/>
          <w:b/>
          <w:bCs/>
          <w:sz w:val="20"/>
          <w:szCs w:val="20"/>
        </w:rPr>
        <w:t xml:space="preserve"> in Ležeški na progi št. 50 Ljubljana – Sežana – </w:t>
      </w:r>
      <w:proofErr w:type="spellStart"/>
      <w:r w:rsidR="00000C52" w:rsidRPr="00000C52">
        <w:rPr>
          <w:rFonts w:ascii="Arial" w:hAnsi="Arial" w:cs="Arial"/>
          <w:b/>
          <w:bCs/>
          <w:sz w:val="20"/>
          <w:szCs w:val="20"/>
        </w:rPr>
        <w:t>d.m</w:t>
      </w:r>
      <w:proofErr w:type="spellEnd"/>
      <w:r w:rsidR="00000C52" w:rsidRPr="00000C52">
        <w:rPr>
          <w:rFonts w:ascii="Arial" w:hAnsi="Arial" w:cs="Arial"/>
          <w:b/>
          <w:bCs/>
          <w:sz w:val="20"/>
          <w:szCs w:val="20"/>
        </w:rPr>
        <w:t>.</w:t>
      </w:r>
      <w:r w:rsidR="00B35004">
        <w:rPr>
          <w:rFonts w:ascii="Arial" w:hAnsi="Arial" w:cs="Arial"/>
          <w:b/>
          <w:bCs/>
          <w:sz w:val="20"/>
          <w:szCs w:val="20"/>
        </w:rPr>
        <w:t xml:space="preserve"> (desni tir)</w:t>
      </w:r>
      <w:r w:rsidR="00000C52" w:rsidRPr="00000C52">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40D007E" w:rsidR="003657F6" w:rsidRDefault="003657F6" w:rsidP="00F40E80">
      <w:pPr>
        <w:pStyle w:val="Odstavekseznama"/>
        <w:spacing w:after="0" w:line="240" w:lineRule="auto"/>
        <w:ind w:left="0"/>
        <w:jc w:val="center"/>
        <w:rPr>
          <w:rFonts w:ascii="Arial" w:hAnsi="Arial" w:cs="Arial"/>
          <w:b/>
          <w:sz w:val="20"/>
          <w:szCs w:val="20"/>
        </w:rPr>
      </w:pPr>
      <w:bookmarkStart w:id="8" w:name="_Toc513809733"/>
      <w:r w:rsidRPr="009E0549">
        <w:rPr>
          <w:rFonts w:ascii="Arial" w:hAnsi="Arial" w:cs="Arial"/>
          <w:b/>
          <w:sz w:val="20"/>
          <w:szCs w:val="20"/>
        </w:rPr>
        <w:t>VZOREC GARANCIJE ZA RESNOST PONUDBE</w:t>
      </w:r>
      <w:bookmarkEnd w:id="8"/>
    </w:p>
    <w:p w14:paraId="31D8D0F8" w14:textId="77777777" w:rsidR="006A0AD6" w:rsidRPr="009E0549" w:rsidRDefault="006A0AD6" w:rsidP="00F40E80">
      <w:pPr>
        <w:pStyle w:val="Odstavekseznama"/>
        <w:spacing w:after="0" w:line="240" w:lineRule="auto"/>
        <w:ind w:left="0"/>
        <w:jc w:val="center"/>
        <w:rPr>
          <w:rFonts w:ascii="Arial" w:hAnsi="Arial" w:cs="Arial"/>
          <w:b/>
          <w:sz w:val="20"/>
          <w:szCs w:val="20"/>
        </w:rPr>
      </w:pPr>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9" w:name="_Toc513809734"/>
      <w:r w:rsidRPr="009E0549">
        <w:rPr>
          <w:rFonts w:ascii="Arial" w:hAnsi="Arial" w:cs="Arial"/>
          <w:sz w:val="20"/>
          <w:szCs w:val="20"/>
        </w:rPr>
        <w:t>Obrazec zavarovanje za resnost ponudbe po EPGP-758</w:t>
      </w:r>
      <w:bookmarkEnd w:id="9"/>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2E670C" w:rsidRDefault="00FF218C" w:rsidP="00FF218C">
      <w:pPr>
        <w:spacing w:line="240" w:lineRule="auto"/>
        <w:jc w:val="right"/>
        <w:rPr>
          <w:rFonts w:ascii="Arial" w:hAnsi="Arial" w:cs="Arial"/>
          <w:b/>
          <w:sz w:val="20"/>
          <w:szCs w:val="20"/>
        </w:rPr>
      </w:pPr>
      <w:r w:rsidRPr="002E670C">
        <w:rPr>
          <w:rFonts w:ascii="Arial" w:hAnsi="Arial" w:cs="Arial"/>
          <w:b/>
          <w:sz w:val="20"/>
          <w:szCs w:val="20"/>
        </w:rPr>
        <w:lastRenderedPageBreak/>
        <w:t>OBRAZEC 1</w:t>
      </w:r>
      <w:r w:rsidR="00F86E05" w:rsidRPr="002E670C">
        <w:rPr>
          <w:rFonts w:ascii="Arial" w:hAnsi="Arial" w:cs="Arial"/>
          <w:b/>
          <w:sz w:val="20"/>
          <w:szCs w:val="20"/>
        </w:rPr>
        <w:t>0</w:t>
      </w:r>
    </w:p>
    <w:p w14:paraId="3F7344EA" w14:textId="1C61CDAE" w:rsidR="0049732C" w:rsidRPr="002E670C" w:rsidRDefault="0049732C" w:rsidP="0049732C">
      <w:pPr>
        <w:spacing w:before="240" w:after="0" w:line="216" w:lineRule="auto"/>
        <w:jc w:val="center"/>
        <w:rPr>
          <w:rFonts w:ascii="Arial" w:hAnsi="Arial" w:cs="Arial"/>
          <w:b/>
          <w:sz w:val="20"/>
          <w:szCs w:val="20"/>
        </w:rPr>
      </w:pPr>
      <w:r w:rsidRPr="002E670C">
        <w:rPr>
          <w:rFonts w:ascii="Arial" w:hAnsi="Arial" w:cs="Arial"/>
          <w:b/>
          <w:sz w:val="20"/>
          <w:szCs w:val="20"/>
        </w:rPr>
        <w:t>VZOREC</w:t>
      </w:r>
      <w:r w:rsidR="00B0058F" w:rsidRPr="002E670C">
        <w:rPr>
          <w:rFonts w:ascii="Arial" w:hAnsi="Arial" w:cs="Arial"/>
          <w:b/>
          <w:sz w:val="20"/>
          <w:szCs w:val="20"/>
        </w:rPr>
        <w:t xml:space="preserve"> </w:t>
      </w:r>
      <w:r w:rsidRPr="002E670C">
        <w:rPr>
          <w:rFonts w:ascii="Arial" w:hAnsi="Arial" w:cs="Arial"/>
          <w:b/>
          <w:sz w:val="20"/>
          <w:szCs w:val="20"/>
        </w:rPr>
        <w:t xml:space="preserve">GARANCIJE </w:t>
      </w:r>
      <w:r w:rsidRPr="002E670C">
        <w:rPr>
          <w:rFonts w:ascii="Arial" w:hAnsi="Arial" w:cs="Arial"/>
          <w:b/>
          <w:sz w:val="20"/>
          <w:szCs w:val="20"/>
          <w:shd w:val="clear" w:color="auto" w:fill="FFFFFF"/>
        </w:rPr>
        <w:t>ZA ODPRAVO NAPAK V GARANCIJSKEM ROKU</w:t>
      </w:r>
    </w:p>
    <w:p w14:paraId="4427A3A4" w14:textId="77777777" w:rsidR="0049732C" w:rsidRPr="002E670C" w:rsidRDefault="0049732C" w:rsidP="0049732C">
      <w:pPr>
        <w:spacing w:after="0" w:line="216" w:lineRule="auto"/>
        <w:rPr>
          <w:rFonts w:ascii="Arial" w:hAnsi="Arial" w:cs="Arial"/>
          <w:sz w:val="20"/>
          <w:szCs w:val="20"/>
        </w:rPr>
      </w:pPr>
    </w:p>
    <w:p w14:paraId="3FBDB43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BB7F34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Glava s podatki o garantu (banki) ali SWIFT ključ</w:t>
      </w:r>
    </w:p>
    <w:p w14:paraId="0AFBEAD2"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7D6C2478"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Za:…………………………</w:t>
      </w:r>
      <w:r w:rsidRPr="002E670C">
        <w:rPr>
          <w:rFonts w:ascii="Arial" w:hAnsi="Arial" w:cs="Arial"/>
          <w:sz w:val="20"/>
          <w:szCs w:val="20"/>
        </w:rPr>
        <w:tab/>
        <w:t>(vpiše se upravičenca tj. izvajalca postopka javnega naročanja)</w:t>
      </w:r>
    </w:p>
    <w:p w14:paraId="38C019E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Datum: ……………………</w:t>
      </w:r>
      <w:r w:rsidRPr="002E670C">
        <w:rPr>
          <w:rFonts w:ascii="Arial" w:hAnsi="Arial" w:cs="Arial"/>
          <w:sz w:val="20"/>
          <w:szCs w:val="20"/>
        </w:rPr>
        <w:tab/>
        <w:t>(vpiše se datum izdaje)</w:t>
      </w:r>
    </w:p>
    <w:p w14:paraId="3CAEE57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CA6270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VRSTA GARANCIJE:</w:t>
      </w:r>
      <w:r w:rsidRPr="002E670C">
        <w:rPr>
          <w:rFonts w:ascii="Arial" w:hAnsi="Arial" w:cs="Arial"/>
          <w:sz w:val="20"/>
          <w:szCs w:val="20"/>
        </w:rPr>
        <w:t xml:space="preserve"> Garancija za </w:t>
      </w:r>
      <w:r w:rsidRPr="002E670C">
        <w:rPr>
          <w:rFonts w:ascii="Arial" w:hAnsi="Arial" w:cs="Arial"/>
          <w:sz w:val="20"/>
          <w:szCs w:val="20"/>
          <w:shd w:val="clear" w:color="auto" w:fill="FFFFFF"/>
        </w:rPr>
        <w:t>odpravo napak v garancijskem roku</w:t>
      </w:r>
    </w:p>
    <w:p w14:paraId="2D3409B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0667B7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ŠTEVILKA GARANCIJE: </w:t>
      </w:r>
      <w:r w:rsidRPr="002E670C">
        <w:rPr>
          <w:rFonts w:ascii="Arial" w:hAnsi="Arial" w:cs="Arial"/>
          <w:sz w:val="20"/>
          <w:szCs w:val="20"/>
        </w:rPr>
        <w:t>……………..(vpiše se številka garancije)</w:t>
      </w:r>
    </w:p>
    <w:p w14:paraId="369B5B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1242DD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GARANT:</w:t>
      </w:r>
      <w:r w:rsidRPr="002E670C">
        <w:rPr>
          <w:rFonts w:ascii="Arial" w:hAnsi="Arial" w:cs="Arial"/>
          <w:sz w:val="20"/>
          <w:szCs w:val="20"/>
        </w:rPr>
        <w:t xml:space="preserve"> ………………..(vpiše se ime in naslov banke v kraju izdaje)</w:t>
      </w:r>
    </w:p>
    <w:p w14:paraId="63FF1E1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D315C4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NAROČNIK GARANCIJE: </w:t>
      </w:r>
      <w:r w:rsidRPr="002E670C">
        <w:rPr>
          <w:rFonts w:ascii="Arial" w:hAnsi="Arial" w:cs="Arial"/>
          <w:sz w:val="20"/>
          <w:szCs w:val="20"/>
        </w:rPr>
        <w:t>………… (vpiše se ime in naslov naročnika garancije, tj. v postopku javnega naročanja izbranega ponudnika)</w:t>
      </w:r>
    </w:p>
    <w:p w14:paraId="79ADD68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D0BBE8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UPRAVIČENEC:</w:t>
      </w:r>
      <w:r w:rsidRPr="002E670C">
        <w:rPr>
          <w:rFonts w:ascii="Arial" w:hAnsi="Arial" w:cs="Arial"/>
          <w:sz w:val="20"/>
          <w:szCs w:val="20"/>
        </w:rPr>
        <w:t>……………………(vpiše se naročnika javnega naročila)</w:t>
      </w:r>
    </w:p>
    <w:p w14:paraId="66981D0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749E57E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OSNOVNI POSEL: </w:t>
      </w:r>
      <w:r w:rsidRPr="002E670C">
        <w:rPr>
          <w:rFonts w:ascii="Arial" w:hAnsi="Arial" w:cs="Arial"/>
          <w:sz w:val="20"/>
          <w:szCs w:val="20"/>
        </w:rPr>
        <w:t>pogodba št.………… z dne ……….. (vpiše se pogodbo o izvedbi javnega naročila)</w:t>
      </w:r>
    </w:p>
    <w:p w14:paraId="79A01CC0"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E7BE31F"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ZNESEK IN VALUTA GARANCIJE:</w:t>
      </w:r>
      <w:r w:rsidRPr="002E670C">
        <w:rPr>
          <w:rFonts w:ascii="Arial" w:hAnsi="Arial" w:cs="Arial"/>
          <w:sz w:val="20"/>
          <w:szCs w:val="20"/>
        </w:rPr>
        <w:t>……….. (vpiše se najvišji znesek s številko in besedo in valuto)</w:t>
      </w:r>
    </w:p>
    <w:p w14:paraId="41C4C8F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55FA2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LISTINE, KI JIH JE POLEG IZJAVE TREBA PRILOŽITI ZAHTEVI ZA PLAČILO IN SE IZRECNO ZAHTEVAJO V SPODNJEM BESEDILU: </w:t>
      </w:r>
      <w:r w:rsidRPr="002E670C">
        <w:rPr>
          <w:rFonts w:ascii="Arial" w:hAnsi="Arial" w:cs="Arial"/>
          <w:sz w:val="20"/>
          <w:szCs w:val="20"/>
        </w:rPr>
        <w:t>…………… (nobena/navede se listina)</w:t>
      </w:r>
    </w:p>
    <w:p w14:paraId="30FBF71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JEZIK V ZAHTEVANIH LISTINAH:</w:t>
      </w:r>
      <w:r w:rsidRPr="002E670C">
        <w:rPr>
          <w:rFonts w:ascii="Arial" w:hAnsi="Arial" w:cs="Arial"/>
          <w:sz w:val="20"/>
          <w:szCs w:val="20"/>
        </w:rPr>
        <w:t xml:space="preserve"> slovenski</w:t>
      </w:r>
    </w:p>
    <w:p w14:paraId="4D43C00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B2B3BC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OBLIKA PREDLOŽITVE:</w:t>
      </w:r>
      <w:r w:rsidRPr="002E670C">
        <w:rPr>
          <w:rFonts w:ascii="Arial" w:hAnsi="Arial" w:cs="Arial"/>
          <w:sz w:val="20"/>
          <w:szCs w:val="20"/>
        </w:rPr>
        <w:t xml:space="preserve"> v papirni obliki s priporočeno pošto ali katerokoli obliko hitre pošte ali v elektronski obliki po SWIFT sistemu na naslov …………….. (navede se SWIFT naslova garanta)</w:t>
      </w:r>
    </w:p>
    <w:p w14:paraId="04A18D6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4BA53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KRAJ PREDLOŽITVE:</w:t>
      </w:r>
      <w:r w:rsidRPr="002E670C">
        <w:rPr>
          <w:rFonts w:ascii="Arial" w:hAnsi="Arial" w:cs="Arial"/>
          <w:sz w:val="20"/>
          <w:szCs w:val="20"/>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2DBFD5"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525187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DATUM VELJAVNOSTI:</w:t>
      </w:r>
      <w:r w:rsidRPr="002E670C">
        <w:rPr>
          <w:rFonts w:ascii="Arial" w:hAnsi="Arial" w:cs="Arial"/>
          <w:sz w:val="20"/>
          <w:szCs w:val="20"/>
        </w:rPr>
        <w:t>…………… (vpiše se datum zapadlosti garancije)</w:t>
      </w:r>
    </w:p>
    <w:p w14:paraId="5B29192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STRANKA, KI JE DOLŽNA PLAČATI STROŠKE:</w:t>
      </w:r>
      <w:r w:rsidRPr="002E670C">
        <w:rPr>
          <w:rFonts w:ascii="Arial" w:hAnsi="Arial" w:cs="Arial"/>
          <w:sz w:val="20"/>
          <w:szCs w:val="20"/>
        </w:rPr>
        <w:t>………. (vpiše se ime naročnika garancije, tj. v postopku javnega naročanja izbranega ponudnika)</w:t>
      </w:r>
    </w:p>
    <w:p w14:paraId="52B79B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68E0FA1C"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19E800EE" w14:textId="77777777" w:rsidR="0049732C" w:rsidRPr="002E670C" w:rsidRDefault="0049732C" w:rsidP="0049732C">
      <w:pPr>
        <w:spacing w:after="0" w:line="216" w:lineRule="auto"/>
        <w:jc w:val="both"/>
        <w:rPr>
          <w:rFonts w:ascii="Arial" w:hAnsi="Arial" w:cs="Arial"/>
          <w:sz w:val="20"/>
          <w:szCs w:val="20"/>
        </w:rPr>
      </w:pPr>
    </w:p>
    <w:p w14:paraId="74786E7E"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Katerokoli zahtevo za plačilo po tej garanciji moramo prejeti na datum veljavnosti garancije ali pred njim v zgoraj navedenem kraju predložitve.</w:t>
      </w:r>
    </w:p>
    <w:p w14:paraId="4B33D547" w14:textId="77777777" w:rsidR="0049732C" w:rsidRPr="002E670C" w:rsidRDefault="0049732C" w:rsidP="0049732C">
      <w:pPr>
        <w:spacing w:after="0" w:line="216" w:lineRule="auto"/>
        <w:jc w:val="both"/>
        <w:rPr>
          <w:rFonts w:ascii="Arial" w:hAnsi="Arial" w:cs="Arial"/>
          <w:sz w:val="20"/>
          <w:szCs w:val="20"/>
        </w:rPr>
      </w:pPr>
    </w:p>
    <w:p w14:paraId="1E89E83A"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Morebitne spore v zvezi s to garancijo rešuje stvarno pristojno sodišče v Ljubljani po slovenskem pravu.</w:t>
      </w:r>
    </w:p>
    <w:p w14:paraId="2B9EADF9" w14:textId="77777777" w:rsidR="0049732C" w:rsidRPr="002E670C" w:rsidRDefault="0049732C" w:rsidP="0049732C">
      <w:pPr>
        <w:spacing w:after="0" w:line="216" w:lineRule="auto"/>
        <w:jc w:val="both"/>
        <w:rPr>
          <w:rFonts w:ascii="Arial" w:hAnsi="Arial" w:cs="Arial"/>
          <w:sz w:val="20"/>
          <w:szCs w:val="20"/>
        </w:rPr>
      </w:pPr>
    </w:p>
    <w:p w14:paraId="0184E614"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Za to garancijo veljajo Enotna Pravila za Garancije na Poziv (EPGP) revizija iz leta 2010, izdana pri MTZ pod št. 758.</w:t>
      </w:r>
    </w:p>
    <w:p w14:paraId="627B3EB7" w14:textId="77777777" w:rsidR="0049732C" w:rsidRPr="002E670C" w:rsidRDefault="0049732C" w:rsidP="0049732C">
      <w:pPr>
        <w:spacing w:after="0" w:line="216" w:lineRule="auto"/>
        <w:jc w:val="both"/>
        <w:rPr>
          <w:rFonts w:ascii="Arial" w:hAnsi="Arial" w:cs="Arial"/>
          <w:sz w:val="20"/>
          <w:szCs w:val="20"/>
        </w:rPr>
      </w:pPr>
    </w:p>
    <w:p w14:paraId="2D21EE31" w14:textId="77777777" w:rsidR="0049732C" w:rsidRPr="002E670C" w:rsidRDefault="0049732C" w:rsidP="0049732C">
      <w:pPr>
        <w:spacing w:after="0" w:line="240" w:lineRule="auto"/>
        <w:rPr>
          <w:rFonts w:ascii="Arial" w:hAnsi="Arial" w:cs="Arial"/>
          <w:sz w:val="20"/>
          <w:szCs w:val="20"/>
        </w:rPr>
      </w:pPr>
    </w:p>
    <w:p w14:paraId="09BB8879" w14:textId="77777777" w:rsidR="0049732C" w:rsidRPr="002E670C" w:rsidRDefault="0049732C" w:rsidP="0049732C">
      <w:pPr>
        <w:spacing w:after="0" w:line="240" w:lineRule="auto"/>
        <w:ind w:left="7090"/>
        <w:rPr>
          <w:rFonts w:ascii="Arial" w:hAnsi="Arial" w:cs="Arial"/>
          <w:sz w:val="20"/>
          <w:szCs w:val="20"/>
        </w:rPr>
      </w:pPr>
      <w:r w:rsidRPr="002E670C">
        <w:rPr>
          <w:rFonts w:ascii="Arial" w:hAnsi="Arial" w:cs="Arial"/>
          <w:sz w:val="20"/>
          <w:szCs w:val="20"/>
        </w:rPr>
        <w:t xml:space="preserve">      garant</w:t>
      </w:r>
    </w:p>
    <w:p w14:paraId="7A6F460C" w14:textId="77777777" w:rsidR="0049732C" w:rsidRPr="002E670C" w:rsidRDefault="0049732C" w:rsidP="0049732C">
      <w:pPr>
        <w:spacing w:after="0" w:line="240" w:lineRule="auto"/>
        <w:ind w:left="6381" w:firstLine="709"/>
        <w:rPr>
          <w:rFonts w:ascii="Arial" w:hAnsi="Arial" w:cs="Arial"/>
          <w:sz w:val="20"/>
          <w:szCs w:val="20"/>
        </w:rPr>
      </w:pPr>
      <w:r w:rsidRPr="002E670C">
        <w:rPr>
          <w:rFonts w:ascii="Arial" w:hAnsi="Arial" w:cs="Arial"/>
          <w:sz w:val="20"/>
          <w:szCs w:val="20"/>
        </w:rPr>
        <w:t>(žig in podpis)</w:t>
      </w:r>
    </w:p>
    <w:p w14:paraId="19DF2E20" w14:textId="77777777" w:rsidR="0049732C" w:rsidRPr="002E670C" w:rsidRDefault="0049732C" w:rsidP="0049732C">
      <w:pPr>
        <w:spacing w:after="0" w:line="240" w:lineRule="auto"/>
        <w:rPr>
          <w:rFonts w:ascii="Arial" w:hAnsi="Arial" w:cs="Arial"/>
          <w:b/>
          <w:sz w:val="20"/>
          <w:szCs w:val="20"/>
          <w:u w:val="single"/>
        </w:rPr>
      </w:pPr>
    </w:p>
    <w:p w14:paraId="30C0235A" w14:textId="77777777" w:rsidR="00FF218C" w:rsidRPr="002E670C" w:rsidRDefault="00FF218C" w:rsidP="00FF218C">
      <w:pPr>
        <w:autoSpaceDE w:val="0"/>
        <w:autoSpaceDN w:val="0"/>
        <w:adjustRightInd w:val="0"/>
        <w:spacing w:after="0" w:line="276" w:lineRule="auto"/>
        <w:rPr>
          <w:rFonts w:ascii="Arial" w:hAnsi="Arial" w:cs="Arial"/>
          <w:b/>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10" w:name="_Toc513809735"/>
      <w:r w:rsidRPr="009E0549">
        <w:rPr>
          <w:rFonts w:ascii="Arial" w:hAnsi="Arial" w:cs="Arial"/>
          <w:b/>
          <w:color w:val="000000" w:themeColor="text1"/>
          <w:sz w:val="20"/>
          <w:szCs w:val="20"/>
        </w:rPr>
        <w:lastRenderedPageBreak/>
        <w:t xml:space="preserve">OBRAZEC </w:t>
      </w:r>
      <w:bookmarkEnd w:id="10"/>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1" w:name="_Toc275246068"/>
      <w:bookmarkStart w:id="12" w:name="_Toc386189392"/>
      <w:bookmarkStart w:id="13" w:name="_Toc445199915"/>
      <w:r w:rsidRPr="009E0549">
        <w:rPr>
          <w:rFonts w:ascii="Arial" w:hAnsi="Arial" w:cs="Arial"/>
          <w:color w:val="000000" w:themeColor="text1"/>
          <w:sz w:val="20"/>
        </w:rPr>
        <w:t>REFERENCE</w:t>
      </w:r>
      <w:bookmarkEnd w:id="11"/>
      <w:bookmarkEnd w:id="12"/>
      <w:bookmarkEnd w:id="13"/>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4C398AD7" w14:textId="31080DF8" w:rsidR="00E91423"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Pr>
          <w:rFonts w:ascii="Arial" w:hAnsi="Arial" w:cs="Arial"/>
          <w:color w:val="000000" w:themeColor="text1"/>
          <w:sz w:val="20"/>
          <w:szCs w:val="20"/>
        </w:rPr>
        <w:t>petih</w:t>
      </w:r>
      <w:r>
        <w:rPr>
          <w:rFonts w:ascii="Arial" w:hAnsi="Arial" w:cs="Arial"/>
          <w:color w:val="000000" w:themeColor="text1"/>
          <w:sz w:val="20"/>
          <w:szCs w:val="20"/>
        </w:rPr>
        <w:t xml:space="preserve"> (</w:t>
      </w:r>
      <w:r w:rsidR="00DD3043">
        <w:rPr>
          <w:rFonts w:ascii="Arial" w:hAnsi="Arial" w:cs="Arial"/>
          <w:color w:val="000000" w:themeColor="text1"/>
          <w:sz w:val="20"/>
          <w:szCs w:val="20"/>
        </w:rPr>
        <w:t>5</w:t>
      </w:r>
      <w:r>
        <w:rPr>
          <w:rFonts w:ascii="Arial" w:hAnsi="Arial" w:cs="Arial"/>
          <w:color w:val="000000" w:themeColor="text1"/>
          <w:sz w:val="20"/>
          <w:szCs w:val="20"/>
        </w:rPr>
        <w:t>)</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kvalitetno dokončal</w:t>
      </w:r>
      <w:r w:rsidR="00E91423">
        <w:rPr>
          <w:rFonts w:ascii="Arial" w:hAnsi="Arial" w:cs="Arial"/>
          <w:color w:val="000000" w:themeColor="text1"/>
          <w:sz w:val="20"/>
          <w:szCs w:val="20"/>
        </w:rPr>
        <w:t>:</w:t>
      </w:r>
    </w:p>
    <w:p w14:paraId="35C15246" w14:textId="5B632325" w:rsidR="008752A8" w:rsidRDefault="001E2A47" w:rsidP="00E91423">
      <w:pPr>
        <w:pStyle w:val="Odstavekseznama"/>
        <w:numPr>
          <w:ilvl w:val="0"/>
          <w:numId w:val="15"/>
        </w:numPr>
        <w:spacing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vsaj </w:t>
      </w:r>
      <w:r w:rsidR="00C518FE" w:rsidRPr="00E91423">
        <w:rPr>
          <w:rFonts w:ascii="Arial" w:hAnsi="Arial" w:cs="Arial"/>
          <w:color w:val="000000" w:themeColor="text1"/>
          <w:sz w:val="20"/>
          <w:szCs w:val="20"/>
        </w:rPr>
        <w:t xml:space="preserve">dve </w:t>
      </w:r>
      <w:r w:rsidR="00B35004" w:rsidRPr="00E91423">
        <w:rPr>
          <w:rFonts w:ascii="Arial" w:hAnsi="Arial" w:cs="Arial"/>
          <w:color w:val="000000" w:themeColor="text1"/>
          <w:sz w:val="20"/>
          <w:szCs w:val="20"/>
        </w:rPr>
        <w:t xml:space="preserve">(2) </w:t>
      </w:r>
      <w:r w:rsidR="00C518FE" w:rsidRPr="00E91423">
        <w:rPr>
          <w:rFonts w:ascii="Arial" w:hAnsi="Arial" w:cs="Arial"/>
          <w:color w:val="000000" w:themeColor="text1"/>
          <w:sz w:val="20"/>
          <w:szCs w:val="20"/>
        </w:rPr>
        <w:t xml:space="preserve">sanaciji predora na cestni ali železniški infrastrukturi v skupni vrednosti vsaj </w:t>
      </w:r>
      <w:r w:rsidR="008F4655" w:rsidRPr="00E91423">
        <w:rPr>
          <w:rFonts w:ascii="Arial" w:hAnsi="Arial" w:cs="Arial"/>
          <w:sz w:val="20"/>
          <w:szCs w:val="20"/>
        </w:rPr>
        <w:t>3</w:t>
      </w:r>
      <w:r w:rsidR="00DD3043" w:rsidRPr="00E91423">
        <w:rPr>
          <w:rFonts w:ascii="Arial" w:hAnsi="Arial" w:cs="Arial"/>
          <w:sz w:val="20"/>
          <w:szCs w:val="20"/>
        </w:rPr>
        <w:t>00</w:t>
      </w:r>
      <w:r w:rsidR="00C518FE" w:rsidRPr="00E91423">
        <w:rPr>
          <w:rFonts w:ascii="Arial" w:hAnsi="Arial" w:cs="Arial"/>
          <w:sz w:val="20"/>
          <w:szCs w:val="20"/>
        </w:rPr>
        <w:t xml:space="preserve">.000,00 </w:t>
      </w:r>
      <w:r w:rsidR="00C518FE" w:rsidRPr="00E91423">
        <w:rPr>
          <w:rFonts w:ascii="Arial" w:hAnsi="Arial" w:cs="Arial"/>
          <w:color w:val="000000" w:themeColor="text1"/>
          <w:sz w:val="20"/>
          <w:szCs w:val="20"/>
        </w:rPr>
        <w:t>EUR brez DDV</w:t>
      </w:r>
      <w:r w:rsidR="005118C4">
        <w:rPr>
          <w:rFonts w:ascii="Arial" w:hAnsi="Arial" w:cs="Arial"/>
          <w:color w:val="000000" w:themeColor="text1"/>
          <w:sz w:val="20"/>
          <w:szCs w:val="20"/>
        </w:rPr>
        <w:t>.</w:t>
      </w:r>
    </w:p>
    <w:p w14:paraId="0162ACDD" w14:textId="4D4C4BC1" w:rsidR="00E91423" w:rsidRPr="00E91423" w:rsidRDefault="00E91423" w:rsidP="00E91423">
      <w:pPr>
        <w:spacing w:line="240" w:lineRule="auto"/>
        <w:ind w:left="360"/>
        <w:jc w:val="both"/>
        <w:rPr>
          <w:rFonts w:ascii="Arial" w:hAnsi="Arial" w:cs="Arial"/>
          <w:color w:val="FF0000"/>
          <w:sz w:val="20"/>
          <w:szCs w:val="20"/>
        </w:rPr>
      </w:pPr>
      <w:r w:rsidRPr="00E91423">
        <w:rPr>
          <w:rFonts w:ascii="Arial" w:hAnsi="Arial" w:cs="Arial"/>
          <w:color w:val="FF0000"/>
          <w:sz w:val="20"/>
          <w:szCs w:val="20"/>
        </w:rPr>
        <w:t>ALI</w:t>
      </w:r>
    </w:p>
    <w:p w14:paraId="030306C1" w14:textId="34F523BA" w:rsidR="00E91423" w:rsidRPr="00E91423" w:rsidRDefault="001E2A47" w:rsidP="00E91423">
      <w:pPr>
        <w:pStyle w:val="Odstavekseznama"/>
        <w:numPr>
          <w:ilvl w:val="0"/>
          <w:numId w:val="15"/>
        </w:numPr>
        <w:spacing w:line="240" w:lineRule="auto"/>
        <w:jc w:val="both"/>
        <w:rPr>
          <w:rFonts w:ascii="Arial" w:hAnsi="Arial" w:cs="Arial"/>
          <w:color w:val="000000" w:themeColor="text1"/>
          <w:sz w:val="20"/>
          <w:szCs w:val="20"/>
        </w:rPr>
      </w:pPr>
      <w:bookmarkStart w:id="14" w:name="_Hlk192673139"/>
      <w:r>
        <w:rPr>
          <w:rFonts w:ascii="Arial" w:hAnsi="Arial" w:cs="Arial"/>
          <w:b/>
          <w:bCs/>
          <w:color w:val="FF0000"/>
          <w:sz w:val="20"/>
          <w:szCs w:val="20"/>
        </w:rPr>
        <w:t xml:space="preserve">vsaj </w:t>
      </w:r>
      <w:r w:rsidR="00E91423" w:rsidRPr="00E91423">
        <w:rPr>
          <w:rFonts w:ascii="Arial" w:hAnsi="Arial" w:cs="Arial"/>
          <w:b/>
          <w:bCs/>
          <w:color w:val="FF0000"/>
          <w:sz w:val="20"/>
          <w:szCs w:val="20"/>
        </w:rPr>
        <w:t>dve</w:t>
      </w:r>
      <w:r w:rsidR="00C07C31">
        <w:rPr>
          <w:rFonts w:ascii="Arial" w:hAnsi="Arial" w:cs="Arial"/>
          <w:b/>
          <w:bCs/>
          <w:color w:val="FF0000"/>
          <w:sz w:val="20"/>
          <w:szCs w:val="20"/>
        </w:rPr>
        <w:t xml:space="preserve"> </w:t>
      </w:r>
      <w:r w:rsidR="00E91423" w:rsidRPr="00E91423">
        <w:rPr>
          <w:rFonts w:ascii="Arial" w:hAnsi="Arial" w:cs="Arial"/>
          <w:b/>
          <w:bCs/>
          <w:color w:val="FF0000"/>
          <w:sz w:val="20"/>
          <w:szCs w:val="20"/>
        </w:rPr>
        <w:t>(2) sanaciji ali gradnj</w:t>
      </w:r>
      <w:r>
        <w:rPr>
          <w:rFonts w:ascii="Arial" w:hAnsi="Arial" w:cs="Arial"/>
          <w:b/>
          <w:bCs/>
          <w:color w:val="FF0000"/>
          <w:sz w:val="20"/>
          <w:szCs w:val="20"/>
        </w:rPr>
        <w:t>i</w:t>
      </w:r>
      <w:r w:rsidR="00E91423" w:rsidRPr="00E91423">
        <w:rPr>
          <w:rFonts w:ascii="Arial" w:hAnsi="Arial" w:cs="Arial"/>
          <w:b/>
          <w:bCs/>
          <w:color w:val="FF0000"/>
          <w:sz w:val="20"/>
          <w:szCs w:val="20"/>
        </w:rPr>
        <w:t xml:space="preserve"> pilotne stene s sidranjem na cestni ali železniški infrastrukturi </w:t>
      </w:r>
      <w:bookmarkEnd w:id="14"/>
      <w:r w:rsidR="00E91423" w:rsidRPr="00E91423">
        <w:rPr>
          <w:rFonts w:ascii="Arial" w:hAnsi="Arial" w:cs="Arial"/>
          <w:b/>
          <w:bCs/>
          <w:color w:val="FF0000"/>
          <w:sz w:val="20"/>
          <w:szCs w:val="20"/>
        </w:rPr>
        <w:t>v skupni vrednosti vsaj 300.000,00 EUR brez DDV</w:t>
      </w:r>
      <w:r w:rsidR="00E91423" w:rsidRPr="00E91423">
        <w:rPr>
          <w:rFonts w:ascii="Arial" w:hAnsi="Arial" w:cs="Arial"/>
          <w:b/>
          <w:bCs/>
          <w:i/>
          <w:iCs/>
          <w:color w:val="FF0000"/>
          <w:sz w:val="20"/>
          <w:szCs w:val="20"/>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5E5EFD79" w:rsidR="008752A8" w:rsidRPr="009E0549" w:rsidRDefault="008752A8" w:rsidP="00F40E80">
      <w:pPr>
        <w:spacing w:line="240" w:lineRule="auto"/>
        <w:jc w:val="both"/>
        <w:rPr>
          <w:rFonts w:ascii="Arial" w:hAnsi="Arial" w:cs="Arial"/>
          <w:b/>
          <w:color w:val="0070C0"/>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r w:rsidR="00B35004">
        <w:rPr>
          <w:rFonts w:ascii="Arial" w:hAnsi="Arial" w:cs="Arial"/>
          <w:b/>
          <w:color w:val="000000" w:themeColor="text1"/>
          <w:sz w:val="20"/>
          <w:szCs w:val="20"/>
          <w:u w:val="single"/>
          <w:lang w:val="de-DE"/>
        </w:rPr>
        <w:t xml:space="preserve">(2) </w:t>
      </w:r>
      <w:proofErr w:type="spellStart"/>
      <w:r w:rsidR="00190867" w:rsidRPr="00190867">
        <w:rPr>
          <w:rFonts w:ascii="Arial" w:hAnsi="Arial" w:cs="Arial"/>
          <w:b/>
          <w:color w:val="000000" w:themeColor="text1"/>
          <w:sz w:val="20"/>
          <w:szCs w:val="20"/>
          <w:u w:val="single"/>
          <w:lang w:val="de-DE"/>
        </w:rPr>
        <w:t>sanaciji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predora</w:t>
      </w:r>
      <w:proofErr w:type="spellEnd"/>
      <w:r w:rsidR="00190867" w:rsidRPr="00190867">
        <w:rPr>
          <w:rFonts w:ascii="Arial" w:hAnsi="Arial" w:cs="Arial"/>
          <w:b/>
          <w:color w:val="000000" w:themeColor="text1"/>
          <w:sz w:val="20"/>
          <w:szCs w:val="20"/>
          <w:u w:val="single"/>
          <w:lang w:val="de-DE"/>
        </w:rPr>
        <w:t xml:space="preserve"> na </w:t>
      </w:r>
      <w:proofErr w:type="spellStart"/>
      <w:r w:rsidR="00190867" w:rsidRPr="00190867">
        <w:rPr>
          <w:rFonts w:ascii="Arial" w:hAnsi="Arial" w:cs="Arial"/>
          <w:b/>
          <w:color w:val="000000" w:themeColor="text1"/>
          <w:sz w:val="20"/>
          <w:szCs w:val="20"/>
          <w:u w:val="single"/>
          <w:lang w:val="de-DE"/>
        </w:rPr>
        <w:t>cestni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ali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železniški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infrastrukturi</w:t>
      </w:r>
      <w:proofErr w:type="spellEnd"/>
      <w:r w:rsidR="00E91423">
        <w:rPr>
          <w:rFonts w:ascii="Arial" w:hAnsi="Arial" w:cs="Arial"/>
          <w:b/>
          <w:color w:val="000000" w:themeColor="text1"/>
          <w:sz w:val="20"/>
          <w:szCs w:val="20"/>
          <w:u w:val="single"/>
          <w:lang w:val="de-DE"/>
        </w:rPr>
        <w:t xml:space="preserve"> </w:t>
      </w:r>
      <w:r w:rsidR="005118C4">
        <w:rPr>
          <w:rFonts w:ascii="Arial" w:hAnsi="Arial" w:cs="Arial"/>
          <w:b/>
          <w:color w:val="FF0000"/>
          <w:sz w:val="20"/>
          <w:szCs w:val="20"/>
          <w:u w:val="single"/>
          <w:lang w:val="de-DE"/>
        </w:rPr>
        <w:t>ALI</w:t>
      </w:r>
      <w:r w:rsidR="00E91423" w:rsidRPr="00E91423">
        <w:rPr>
          <w:rFonts w:ascii="Arial" w:hAnsi="Arial" w:cs="Arial"/>
          <w:b/>
          <w:color w:val="FF0000"/>
          <w:sz w:val="20"/>
          <w:szCs w:val="20"/>
          <w:u w:val="single"/>
          <w:lang w:val="de-DE"/>
        </w:rPr>
        <w:t xml:space="preserve"> </w:t>
      </w:r>
      <w:r w:rsidR="00E91423" w:rsidRPr="00E91423">
        <w:rPr>
          <w:rFonts w:ascii="Arial" w:hAnsi="Arial" w:cs="Arial"/>
          <w:b/>
          <w:bCs/>
          <w:color w:val="FF0000"/>
          <w:sz w:val="20"/>
          <w:szCs w:val="20"/>
        </w:rPr>
        <w:t>vsaj dve</w:t>
      </w:r>
      <w:r w:rsidR="00E91423">
        <w:rPr>
          <w:rFonts w:ascii="Arial" w:hAnsi="Arial" w:cs="Arial"/>
          <w:b/>
          <w:bCs/>
          <w:color w:val="FF0000"/>
          <w:sz w:val="20"/>
          <w:szCs w:val="20"/>
        </w:rPr>
        <w:t xml:space="preserve"> </w:t>
      </w:r>
      <w:r w:rsidR="00E91423" w:rsidRPr="00E91423">
        <w:rPr>
          <w:rFonts w:ascii="Arial" w:hAnsi="Arial" w:cs="Arial"/>
          <w:b/>
          <w:bCs/>
          <w:color w:val="FF0000"/>
          <w:sz w:val="20"/>
          <w:szCs w:val="20"/>
        </w:rPr>
        <w:t>(2) sanaciji ali gradnj</w:t>
      </w:r>
      <w:r w:rsidR="00C07C31">
        <w:rPr>
          <w:rFonts w:ascii="Arial" w:hAnsi="Arial" w:cs="Arial"/>
          <w:b/>
          <w:bCs/>
          <w:color w:val="FF0000"/>
          <w:sz w:val="20"/>
          <w:szCs w:val="20"/>
        </w:rPr>
        <w:t xml:space="preserve">i </w:t>
      </w:r>
      <w:r w:rsidR="00E91423" w:rsidRPr="00E91423">
        <w:rPr>
          <w:rFonts w:ascii="Arial" w:hAnsi="Arial" w:cs="Arial"/>
          <w:b/>
          <w:bCs/>
          <w:color w:val="FF0000"/>
          <w:sz w:val="20"/>
          <w:szCs w:val="20"/>
        </w:rPr>
        <w:t>pilotne stene s sidranjem na cestni ali železniški infrastrukturi</w:t>
      </w:r>
      <w:r w:rsidR="00E91423">
        <w:rPr>
          <w:rFonts w:ascii="Arial" w:hAnsi="Arial" w:cs="Arial"/>
          <w:b/>
          <w:bCs/>
          <w:color w:val="FF0000"/>
          <w:sz w:val="20"/>
          <w:szCs w:val="20"/>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7FA002DE"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E20FCD" w:rsidRPr="00E20FCD">
        <w:rPr>
          <w:rFonts w:ascii="Arial" w:hAnsi="Arial" w:cs="Arial"/>
          <w:b/>
          <w:iCs/>
          <w:color w:val="000000"/>
          <w:sz w:val="20"/>
          <w:szCs w:val="20"/>
        </w:rPr>
        <w:t xml:space="preserve">Vgradnja sider v predorih </w:t>
      </w:r>
      <w:proofErr w:type="spellStart"/>
      <w:r w:rsidR="00E20FCD" w:rsidRPr="00E20FCD">
        <w:rPr>
          <w:rFonts w:ascii="Arial" w:hAnsi="Arial" w:cs="Arial"/>
          <w:b/>
          <w:iCs/>
          <w:color w:val="000000"/>
          <w:sz w:val="20"/>
          <w:szCs w:val="20"/>
        </w:rPr>
        <w:t>Križiški</w:t>
      </w:r>
      <w:proofErr w:type="spellEnd"/>
      <w:r w:rsidR="00E20FCD" w:rsidRPr="00E20FCD">
        <w:rPr>
          <w:rFonts w:ascii="Arial" w:hAnsi="Arial" w:cs="Arial"/>
          <w:b/>
          <w:iCs/>
          <w:color w:val="000000"/>
          <w:sz w:val="20"/>
          <w:szCs w:val="20"/>
        </w:rPr>
        <w:t xml:space="preserve">, </w:t>
      </w:r>
      <w:proofErr w:type="spellStart"/>
      <w:r w:rsidR="00E20FCD" w:rsidRPr="00E20FCD">
        <w:rPr>
          <w:rFonts w:ascii="Arial" w:hAnsi="Arial" w:cs="Arial"/>
          <w:b/>
          <w:iCs/>
          <w:color w:val="000000"/>
          <w:sz w:val="20"/>
          <w:szCs w:val="20"/>
        </w:rPr>
        <w:t>Jurgovec</w:t>
      </w:r>
      <w:proofErr w:type="spellEnd"/>
      <w:r w:rsidR="00E20FCD" w:rsidRPr="00E20FCD">
        <w:rPr>
          <w:rFonts w:ascii="Arial" w:hAnsi="Arial" w:cs="Arial"/>
          <w:b/>
          <w:iCs/>
          <w:color w:val="000000"/>
          <w:sz w:val="20"/>
          <w:szCs w:val="20"/>
        </w:rPr>
        <w:t xml:space="preserve"> in Ležeški na progi št. 50 Ljubljana – Sežana – </w:t>
      </w:r>
      <w:proofErr w:type="spellStart"/>
      <w:r w:rsidR="00E20FCD" w:rsidRPr="00E20FCD">
        <w:rPr>
          <w:rFonts w:ascii="Arial" w:hAnsi="Arial" w:cs="Arial"/>
          <w:b/>
          <w:iCs/>
          <w:color w:val="000000"/>
          <w:sz w:val="20"/>
          <w:szCs w:val="20"/>
        </w:rPr>
        <w:t>d.m</w:t>
      </w:r>
      <w:proofErr w:type="spellEnd"/>
      <w:r w:rsidR="00E20FCD" w:rsidRPr="00E20FCD">
        <w:rPr>
          <w:rFonts w:ascii="Arial" w:hAnsi="Arial" w:cs="Arial"/>
          <w:b/>
          <w:iCs/>
          <w:color w:val="000000"/>
          <w:sz w:val="20"/>
          <w:szCs w:val="20"/>
        </w:rPr>
        <w:t>.</w:t>
      </w:r>
      <w:r w:rsidR="00B35004">
        <w:rPr>
          <w:rFonts w:ascii="Arial" w:hAnsi="Arial" w:cs="Arial"/>
          <w:b/>
          <w:iCs/>
          <w:color w:val="000000"/>
          <w:sz w:val="20"/>
          <w:szCs w:val="20"/>
        </w:rPr>
        <w:t xml:space="preserve"> (desni tir)</w:t>
      </w:r>
      <w:r w:rsidR="00F66A8F">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493" w:type="dxa"/>
        <w:tblLook w:val="04A0" w:firstRow="1" w:lastRow="0" w:firstColumn="1" w:lastColumn="0" w:noHBand="0" w:noVBand="1"/>
      </w:tblPr>
      <w:tblGrid>
        <w:gridCol w:w="2428"/>
        <w:gridCol w:w="7065"/>
      </w:tblGrid>
      <w:tr w:rsidR="001709A6" w:rsidRPr="001709A6" w14:paraId="72FFC41D" w14:textId="77777777" w:rsidTr="00E3106C">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5" w:name="_Hlk110842603"/>
            <w:r w:rsidRPr="001709A6">
              <w:rPr>
                <w:rFonts w:ascii="Arial" w:hAnsi="Arial" w:cs="Arial"/>
                <w:color w:val="000000"/>
                <w:sz w:val="20"/>
                <w:szCs w:val="20"/>
              </w:rPr>
              <w:t>Ime in priimek</w:t>
            </w:r>
          </w:p>
        </w:tc>
        <w:tc>
          <w:tcPr>
            <w:tcW w:w="7065"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E3106C">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7065"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E3106C">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7065"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E3106C">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7065"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E3106C">
        <w:trPr>
          <w:trHeight w:val="424"/>
        </w:trPr>
        <w:tc>
          <w:tcPr>
            <w:tcW w:w="2428" w:type="dxa"/>
            <w:shd w:val="clear" w:color="auto" w:fill="auto"/>
            <w:vAlign w:val="center"/>
          </w:tcPr>
          <w:p w14:paraId="25831901" w14:textId="0F4896A3" w:rsidR="001709A6" w:rsidRPr="005118C4"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Pr>
                <w:rFonts w:ascii="Arial" w:hAnsi="Arial" w:cs="Arial"/>
                <w:color w:val="000000"/>
                <w:sz w:val="20"/>
                <w:szCs w:val="20"/>
              </w:rPr>
              <w:t>sanacije</w:t>
            </w:r>
            <w:r w:rsidRPr="001709A6">
              <w:rPr>
                <w:rFonts w:ascii="Arial" w:hAnsi="Arial" w:cs="Arial"/>
                <w:color w:val="000000"/>
                <w:sz w:val="20"/>
                <w:szCs w:val="20"/>
              </w:rPr>
              <w:t xml:space="preserve"> predora na cestni ali železniški infrastrukturi</w:t>
            </w:r>
            <w:r w:rsidR="005118C4">
              <w:rPr>
                <w:rFonts w:ascii="Arial" w:hAnsi="Arial" w:cs="Arial"/>
                <w:color w:val="000000"/>
                <w:sz w:val="20"/>
                <w:szCs w:val="20"/>
              </w:rPr>
              <w:t xml:space="preserve"> </w:t>
            </w:r>
            <w:r w:rsidR="005118C4" w:rsidRPr="005118C4">
              <w:rPr>
                <w:rFonts w:ascii="Arial" w:hAnsi="Arial" w:cs="Arial"/>
                <w:color w:val="FF0000"/>
                <w:sz w:val="20"/>
                <w:szCs w:val="20"/>
              </w:rPr>
              <w:t xml:space="preserve">ALI </w:t>
            </w:r>
            <w:r w:rsidR="00E91423" w:rsidRPr="00E91423">
              <w:rPr>
                <w:rFonts w:ascii="Arial" w:hAnsi="Arial" w:cs="Arial"/>
                <w:color w:val="FF0000"/>
                <w:sz w:val="20"/>
                <w:szCs w:val="20"/>
              </w:rPr>
              <w:t>referenci s področja sanacije ali gradnje pilotne stene s sidranjem na cestni ali železniški infrastrukturi</w:t>
            </w:r>
          </w:p>
        </w:tc>
        <w:tc>
          <w:tcPr>
            <w:tcW w:w="7065"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E3106C">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7065"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5"/>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36205828" w14:textId="32C296A2" w:rsidR="009E0CAB" w:rsidRPr="00F2095C" w:rsidRDefault="001436A1" w:rsidP="001709A6">
      <w:pPr>
        <w:spacing w:after="0" w:line="240" w:lineRule="auto"/>
        <w:jc w:val="both"/>
        <w:rPr>
          <w:rFonts w:ascii="Arial" w:hAnsi="Arial" w:cs="Arial"/>
          <w:color w:val="548DD4" w:themeColor="text2" w:themeTint="99"/>
          <w:sz w:val="20"/>
          <w:szCs w:val="20"/>
        </w:rPr>
      </w:pPr>
      <w:r w:rsidRPr="001436A1">
        <w:rPr>
          <w:rFonts w:ascii="Arial" w:hAnsi="Arial" w:cs="Arial"/>
          <w:sz w:val="20"/>
          <w:szCs w:val="20"/>
        </w:rPr>
        <w:t>Vodja del mora imeti vsaj dve (2) osebni referenci na področju sanacije predora na cestni ali železniški infrastrukturi</w:t>
      </w:r>
      <w:r w:rsidR="00E91423">
        <w:rPr>
          <w:rFonts w:ascii="Arial" w:hAnsi="Arial" w:cs="Arial"/>
          <w:sz w:val="20"/>
          <w:szCs w:val="20"/>
        </w:rPr>
        <w:t xml:space="preserve"> </w:t>
      </w:r>
      <w:r w:rsidR="00292C22">
        <w:rPr>
          <w:rFonts w:ascii="Arial" w:hAnsi="Arial" w:cs="Arial"/>
          <w:color w:val="FF0000"/>
          <w:sz w:val="20"/>
          <w:szCs w:val="20"/>
        </w:rPr>
        <w:t>ALI vsaj dve (2) osebni referenci</w:t>
      </w:r>
      <w:r w:rsidR="00E91423">
        <w:rPr>
          <w:rFonts w:ascii="Arial" w:hAnsi="Arial" w:cs="Arial"/>
          <w:sz w:val="20"/>
          <w:szCs w:val="20"/>
        </w:rPr>
        <w:t xml:space="preserve"> </w:t>
      </w:r>
      <w:r w:rsidR="00E91423" w:rsidRPr="00E91423">
        <w:rPr>
          <w:rFonts w:ascii="Arial" w:hAnsi="Arial" w:cs="Arial"/>
          <w:bCs/>
          <w:color w:val="FF0000"/>
          <w:sz w:val="20"/>
          <w:szCs w:val="20"/>
        </w:rPr>
        <w:t>na področju sanacije ali gradnje pilotne stene s sidranjem na cestni ali železniški infrastrukturi</w:t>
      </w:r>
      <w:r w:rsidRPr="001436A1">
        <w:rPr>
          <w:rFonts w:ascii="Arial" w:hAnsi="Arial" w:cs="Arial"/>
          <w:sz w:val="20"/>
          <w:szCs w:val="20"/>
        </w:rPr>
        <w:t xml:space="preserve">, v zadnjih petih (5) letih pred dnevom objave tega </w:t>
      </w:r>
      <w:r w:rsidR="00AC462A">
        <w:rPr>
          <w:rFonts w:ascii="Arial" w:hAnsi="Arial" w:cs="Arial"/>
          <w:sz w:val="20"/>
          <w:szCs w:val="20"/>
        </w:rPr>
        <w:t xml:space="preserve">javnega </w:t>
      </w:r>
      <w:r w:rsidRPr="001436A1">
        <w:rPr>
          <w:rFonts w:ascii="Arial" w:hAnsi="Arial" w:cs="Arial"/>
          <w:sz w:val="20"/>
          <w:szCs w:val="20"/>
        </w:rPr>
        <w:t>naročila,</w:t>
      </w:r>
      <w:r w:rsidR="002A268A">
        <w:rPr>
          <w:rFonts w:ascii="Arial" w:hAnsi="Arial" w:cs="Arial"/>
          <w:sz w:val="20"/>
          <w:szCs w:val="20"/>
        </w:rPr>
        <w:t xml:space="preserve"> </w:t>
      </w:r>
      <w:r w:rsidRPr="001436A1">
        <w:rPr>
          <w:rFonts w:ascii="Arial" w:hAnsi="Arial" w:cs="Arial"/>
          <w:sz w:val="20"/>
          <w:szCs w:val="20"/>
        </w:rPr>
        <w:t xml:space="preserve">v skupni vrednosti vsaj </w:t>
      </w:r>
      <w:r w:rsidR="008F4655" w:rsidRPr="002E670C">
        <w:rPr>
          <w:rFonts w:ascii="Arial" w:hAnsi="Arial" w:cs="Arial"/>
          <w:sz w:val="20"/>
          <w:szCs w:val="20"/>
        </w:rPr>
        <w:t>3</w:t>
      </w:r>
      <w:r w:rsidRPr="002E670C">
        <w:rPr>
          <w:rFonts w:ascii="Arial" w:hAnsi="Arial" w:cs="Arial"/>
          <w:sz w:val="20"/>
          <w:szCs w:val="20"/>
        </w:rPr>
        <w:t xml:space="preserve">00.000,00 EUR </w:t>
      </w:r>
      <w:r w:rsidRPr="001436A1">
        <w:rPr>
          <w:rFonts w:ascii="Arial" w:hAnsi="Arial" w:cs="Arial"/>
          <w:sz w:val="20"/>
          <w:szCs w:val="20"/>
        </w:rPr>
        <w:t>brez DDV ali več, ki morata biti potrjeni s strani naročnika referenčnega posla.</w:t>
      </w: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263E3B54"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7F5B609D" w:rsidR="009E0CAB" w:rsidRPr="000417FE" w:rsidRDefault="00661BB2"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76AA706C" w14:textId="77777777" w:rsidR="009E0CAB" w:rsidRDefault="009E0CAB" w:rsidP="00751D98">
            <w:pPr>
              <w:rPr>
                <w:rFonts w:ascii="Arial" w:hAnsi="Arial" w:cs="Arial"/>
                <w:bCs/>
                <w:iCs/>
                <w:sz w:val="20"/>
                <w:szCs w:val="22"/>
              </w:rPr>
            </w:pPr>
            <w:r>
              <w:rPr>
                <w:rFonts w:ascii="Arial" w:hAnsi="Arial" w:cs="Arial"/>
                <w:bCs/>
                <w:iCs/>
                <w:sz w:val="20"/>
                <w:szCs w:val="22"/>
              </w:rPr>
              <w:t>Delavec 5:</w:t>
            </w:r>
          </w:p>
          <w:p w14:paraId="76904902" w14:textId="194C3687" w:rsidR="00661BB2" w:rsidRDefault="00661BB2" w:rsidP="00751D98">
            <w:pPr>
              <w:rPr>
                <w:rFonts w:ascii="Arial" w:hAnsi="Arial" w:cs="Arial"/>
                <w:bCs/>
                <w:iCs/>
                <w:sz w:val="20"/>
                <w:szCs w:val="22"/>
              </w:rPr>
            </w:pPr>
            <w:r>
              <w:rPr>
                <w:rFonts w:ascii="Arial" w:hAnsi="Arial" w:cs="Arial"/>
                <w:bCs/>
                <w:iCs/>
                <w:sz w:val="20"/>
                <w:szCs w:val="22"/>
              </w:rPr>
              <w:t>Delavec 6:</w:t>
            </w:r>
          </w:p>
          <w:p w14:paraId="4A4AC8DC" w14:textId="77777777" w:rsidR="00661BB2" w:rsidRDefault="00661BB2" w:rsidP="00751D98">
            <w:pPr>
              <w:rPr>
                <w:rFonts w:ascii="Arial" w:hAnsi="Arial" w:cs="Arial"/>
                <w:bCs/>
                <w:iCs/>
                <w:sz w:val="20"/>
                <w:szCs w:val="22"/>
              </w:rPr>
            </w:pPr>
            <w:r>
              <w:rPr>
                <w:rFonts w:ascii="Arial" w:hAnsi="Arial" w:cs="Arial"/>
                <w:bCs/>
                <w:iCs/>
                <w:sz w:val="20"/>
                <w:szCs w:val="22"/>
              </w:rPr>
              <w:t>Delavec 7:</w:t>
            </w:r>
          </w:p>
          <w:p w14:paraId="6D1C7F98" w14:textId="77777777" w:rsidR="00661BB2" w:rsidRDefault="00661BB2" w:rsidP="00751D98">
            <w:pPr>
              <w:rPr>
                <w:rFonts w:ascii="Arial" w:hAnsi="Arial" w:cs="Arial"/>
                <w:bCs/>
                <w:iCs/>
                <w:sz w:val="20"/>
                <w:szCs w:val="22"/>
              </w:rPr>
            </w:pPr>
            <w:r>
              <w:rPr>
                <w:rFonts w:ascii="Arial" w:hAnsi="Arial" w:cs="Arial"/>
                <w:bCs/>
                <w:iCs/>
                <w:sz w:val="20"/>
                <w:szCs w:val="22"/>
              </w:rPr>
              <w:t>Delavec 8:</w:t>
            </w:r>
          </w:p>
          <w:p w14:paraId="3669338F" w14:textId="77777777" w:rsidR="00661BB2" w:rsidRDefault="00661BB2" w:rsidP="00751D98">
            <w:pPr>
              <w:rPr>
                <w:rFonts w:ascii="Arial" w:hAnsi="Arial" w:cs="Arial"/>
                <w:bCs/>
                <w:iCs/>
                <w:sz w:val="20"/>
                <w:szCs w:val="22"/>
              </w:rPr>
            </w:pPr>
            <w:r>
              <w:rPr>
                <w:rFonts w:ascii="Arial" w:hAnsi="Arial" w:cs="Arial"/>
                <w:bCs/>
                <w:iCs/>
                <w:sz w:val="20"/>
                <w:szCs w:val="22"/>
              </w:rPr>
              <w:t>Delavec 9:</w:t>
            </w:r>
          </w:p>
          <w:p w14:paraId="412DC154" w14:textId="19073B9A" w:rsidR="00661BB2" w:rsidRPr="00661BB2" w:rsidRDefault="00661BB2" w:rsidP="00751D98">
            <w:pPr>
              <w:rPr>
                <w:rFonts w:ascii="Arial" w:hAnsi="Arial" w:cs="Arial"/>
                <w:bCs/>
                <w:iCs/>
                <w:sz w:val="20"/>
                <w:szCs w:val="22"/>
              </w:rPr>
            </w:pPr>
            <w:r>
              <w:rPr>
                <w:rFonts w:ascii="Arial" w:hAnsi="Arial" w:cs="Arial"/>
                <w:bCs/>
                <w:iCs/>
                <w:sz w:val="20"/>
                <w:szCs w:val="22"/>
              </w:rPr>
              <w:t>Delavec 10:</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5B7B137D"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005A2900" w:rsidRPr="005A2900">
        <w:rPr>
          <w:rFonts w:ascii="Arial" w:hAnsi="Arial" w:cs="Arial"/>
          <w:b/>
          <w:sz w:val="20"/>
          <w:szCs w:val="20"/>
        </w:rPr>
        <w:t xml:space="preserve">Vgradnja sider v predorih </w:t>
      </w:r>
      <w:proofErr w:type="spellStart"/>
      <w:r w:rsidR="005A2900" w:rsidRPr="005A2900">
        <w:rPr>
          <w:rFonts w:ascii="Arial" w:hAnsi="Arial" w:cs="Arial"/>
          <w:b/>
          <w:sz w:val="20"/>
          <w:szCs w:val="20"/>
        </w:rPr>
        <w:t>Križiški</w:t>
      </w:r>
      <w:proofErr w:type="spellEnd"/>
      <w:r w:rsidR="005A2900" w:rsidRPr="005A2900">
        <w:rPr>
          <w:rFonts w:ascii="Arial" w:hAnsi="Arial" w:cs="Arial"/>
          <w:b/>
          <w:sz w:val="20"/>
          <w:szCs w:val="20"/>
        </w:rPr>
        <w:t xml:space="preserve">, </w:t>
      </w:r>
      <w:proofErr w:type="spellStart"/>
      <w:r w:rsidR="005A2900" w:rsidRPr="005A2900">
        <w:rPr>
          <w:rFonts w:ascii="Arial" w:hAnsi="Arial" w:cs="Arial"/>
          <w:b/>
          <w:sz w:val="20"/>
          <w:szCs w:val="20"/>
        </w:rPr>
        <w:t>Jurgovec</w:t>
      </w:r>
      <w:proofErr w:type="spellEnd"/>
      <w:r w:rsidR="005A2900" w:rsidRPr="005A2900">
        <w:rPr>
          <w:rFonts w:ascii="Arial" w:hAnsi="Arial" w:cs="Arial"/>
          <w:b/>
          <w:sz w:val="20"/>
          <w:szCs w:val="20"/>
        </w:rPr>
        <w:t xml:space="preserve"> in Ležeški na progi št. 50 Ljubljana – Sežana – </w:t>
      </w:r>
      <w:proofErr w:type="spellStart"/>
      <w:r w:rsidR="005A2900" w:rsidRPr="005A2900">
        <w:rPr>
          <w:rFonts w:ascii="Arial" w:hAnsi="Arial" w:cs="Arial"/>
          <w:b/>
          <w:sz w:val="20"/>
          <w:szCs w:val="20"/>
        </w:rPr>
        <w:t>d.m</w:t>
      </w:r>
      <w:proofErr w:type="spellEnd"/>
      <w:r w:rsidR="005A2900" w:rsidRPr="005A2900">
        <w:rPr>
          <w:rFonts w:ascii="Arial" w:hAnsi="Arial" w:cs="Arial"/>
          <w:b/>
          <w:sz w:val="20"/>
          <w:szCs w:val="20"/>
        </w:rPr>
        <w:t>.</w:t>
      </w:r>
      <w:r w:rsidR="001C245D">
        <w:rPr>
          <w:rFonts w:ascii="Arial" w:hAnsi="Arial" w:cs="Arial"/>
          <w:b/>
          <w:sz w:val="20"/>
          <w:szCs w:val="20"/>
        </w:rPr>
        <w:t xml:space="preserve"> (desni tir)</w:t>
      </w:r>
      <w:r w:rsidR="005A2900" w:rsidRPr="005A2900">
        <w:rPr>
          <w:rFonts w:ascii="Arial" w:hAnsi="Arial" w:cs="Arial"/>
          <w:b/>
          <w:sz w:val="20"/>
          <w:szCs w:val="20"/>
        </w:rPr>
        <w:t>«</w:t>
      </w:r>
      <w:r w:rsidR="003D5D55">
        <w:rPr>
          <w:rFonts w:ascii="Arial" w:hAnsi="Arial" w:cs="Arial"/>
          <w:b/>
          <w:sz w:val="20"/>
          <w:szCs w:val="20"/>
        </w:rPr>
        <w:t>.</w:t>
      </w:r>
    </w:p>
    <w:p w14:paraId="065DF449" w14:textId="77777777" w:rsidR="003A104C" w:rsidRDefault="003A104C" w:rsidP="00EA2BDF">
      <w:pPr>
        <w:spacing w:after="120"/>
        <w:jc w:val="both"/>
        <w:rPr>
          <w:rFonts w:ascii="Arial" w:hAnsi="Arial" w:cs="Arial"/>
          <w:b/>
          <w:sz w:val="20"/>
          <w:szCs w:val="20"/>
        </w:rPr>
      </w:pPr>
    </w:p>
    <w:p w14:paraId="426134A9" w14:textId="142E8D9C" w:rsidR="00E8371E" w:rsidRPr="00E8371E" w:rsidRDefault="00EA2BDF" w:rsidP="00E8371E">
      <w:pPr>
        <w:pStyle w:val="Naslov4"/>
        <w:numPr>
          <w:ilvl w:val="0"/>
          <w:numId w:val="33"/>
        </w:numPr>
        <w:spacing w:before="0" w:after="160"/>
        <w:jc w:val="both"/>
        <w:rPr>
          <w:rFonts w:ascii="Arial" w:hAnsi="Arial" w:cs="Arial"/>
          <w:b/>
          <w:i w:val="0"/>
          <w:iCs w:val="0"/>
          <w:sz w:val="20"/>
          <w:szCs w:val="20"/>
        </w:rPr>
      </w:pPr>
      <w:r w:rsidRPr="00EA2BDF">
        <w:rPr>
          <w:rFonts w:ascii="Arial" w:hAnsi="Arial" w:cs="Arial"/>
          <w:b/>
          <w:i w:val="0"/>
          <w:iCs w:val="0"/>
          <w:sz w:val="20"/>
          <w:szCs w:val="20"/>
        </w:rPr>
        <w:t>Opis</w:t>
      </w:r>
      <w:r w:rsidR="00F74605">
        <w:rPr>
          <w:rFonts w:ascii="Arial" w:hAnsi="Arial" w:cs="Arial"/>
          <w:b/>
          <w:i w:val="0"/>
          <w:iCs w:val="0"/>
          <w:sz w:val="20"/>
          <w:szCs w:val="20"/>
        </w:rPr>
        <w:t xml:space="preserve"> obstoječega stanja</w:t>
      </w:r>
    </w:p>
    <w:p w14:paraId="19D21AC0" w14:textId="77777777" w:rsidR="00E8371E" w:rsidRPr="00E8371E" w:rsidRDefault="00E8371E" w:rsidP="00E8371E">
      <w:pPr>
        <w:jc w:val="both"/>
        <w:rPr>
          <w:rFonts w:ascii="Arial" w:hAnsi="Arial" w:cs="Arial"/>
          <w:sz w:val="20"/>
          <w:szCs w:val="20"/>
        </w:rPr>
      </w:pPr>
      <w:r w:rsidRPr="00E8371E">
        <w:rPr>
          <w:rFonts w:ascii="Arial" w:hAnsi="Arial" w:cs="Arial"/>
          <w:sz w:val="20"/>
          <w:szCs w:val="20"/>
        </w:rPr>
        <w:t xml:space="preserve">Na glavni železniški progi št. 50 Ljubljana – Sežana – </w:t>
      </w:r>
      <w:proofErr w:type="spellStart"/>
      <w:r w:rsidRPr="00E8371E">
        <w:rPr>
          <w:rFonts w:ascii="Arial" w:hAnsi="Arial" w:cs="Arial"/>
          <w:sz w:val="20"/>
          <w:szCs w:val="20"/>
        </w:rPr>
        <w:t>d.m</w:t>
      </w:r>
      <w:proofErr w:type="spellEnd"/>
      <w:r w:rsidRPr="00E8371E">
        <w:rPr>
          <w:rFonts w:ascii="Arial" w:hAnsi="Arial" w:cs="Arial"/>
          <w:sz w:val="20"/>
          <w:szCs w:val="20"/>
        </w:rPr>
        <w:t xml:space="preserve">. se nahajajo trije predori, in sicer predor </w:t>
      </w:r>
      <w:proofErr w:type="spellStart"/>
      <w:r w:rsidRPr="00E8371E">
        <w:rPr>
          <w:rFonts w:ascii="Arial" w:hAnsi="Arial" w:cs="Arial"/>
          <w:sz w:val="20"/>
          <w:szCs w:val="20"/>
        </w:rPr>
        <w:t>Križiški</w:t>
      </w:r>
      <w:proofErr w:type="spellEnd"/>
      <w:r w:rsidRPr="00E8371E">
        <w:rPr>
          <w:rFonts w:ascii="Arial" w:hAnsi="Arial" w:cs="Arial"/>
          <w:sz w:val="20"/>
          <w:szCs w:val="20"/>
        </w:rPr>
        <w:t xml:space="preserve"> dolžine 326 m, predor </w:t>
      </w:r>
      <w:proofErr w:type="spellStart"/>
      <w:r w:rsidRPr="00E8371E">
        <w:rPr>
          <w:rFonts w:ascii="Arial" w:hAnsi="Arial" w:cs="Arial"/>
          <w:sz w:val="20"/>
          <w:szCs w:val="20"/>
        </w:rPr>
        <w:t>Jurgovec</w:t>
      </w:r>
      <w:proofErr w:type="spellEnd"/>
      <w:r w:rsidRPr="00E8371E">
        <w:rPr>
          <w:rFonts w:ascii="Arial" w:hAnsi="Arial" w:cs="Arial"/>
          <w:sz w:val="20"/>
          <w:szCs w:val="20"/>
        </w:rPr>
        <w:t xml:space="preserve"> dolžine 285 m in predor Ležeški dolžine 360 m. Vsi predori so v uporabi od leta 1857. Zaradi starosti in dotrajanosti je bilo v času obratovanja izvedenih več sanacij, zadnja od njih leta 2011, med katero je prišlo do takšne oslabitve konstrukcij predorov, da jih je bilo potrebno dodatno ojačati.</w:t>
      </w:r>
    </w:p>
    <w:p w14:paraId="5D43644B" w14:textId="1D5C45A0" w:rsidR="00296A23" w:rsidRPr="00E8371E" w:rsidRDefault="00E8371E" w:rsidP="00296A23">
      <w:pPr>
        <w:spacing w:before="240" w:after="240"/>
        <w:jc w:val="both"/>
        <w:rPr>
          <w:rFonts w:ascii="Arial" w:hAnsi="Arial" w:cs="Arial"/>
          <w:sz w:val="20"/>
          <w:szCs w:val="20"/>
        </w:rPr>
      </w:pPr>
      <w:r w:rsidRPr="00E8371E">
        <w:rPr>
          <w:rFonts w:ascii="Arial" w:hAnsi="Arial" w:cs="Arial"/>
          <w:sz w:val="20"/>
          <w:szCs w:val="20"/>
        </w:rPr>
        <w:t>Meritve, ki se v predorih redno izvajajo ter drugi podatki, ki so na voljo, kažejo na to, da predori niso popolnoma umirjeni, zato se je prišlo do odločitve, da se izvede ukrepe, ki jih je mogoče izvesti v predorih brez večjih prekinitev prometa.</w:t>
      </w:r>
    </w:p>
    <w:p w14:paraId="73234B0A" w14:textId="625AB29A" w:rsidR="00EA2BDF" w:rsidRDefault="00EA2BDF" w:rsidP="00296A23">
      <w:pPr>
        <w:pStyle w:val="Naslov4"/>
        <w:numPr>
          <w:ilvl w:val="0"/>
          <w:numId w:val="33"/>
        </w:numPr>
        <w:spacing w:before="240" w:after="24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22A9CE72" w14:textId="4031A075" w:rsidR="00296A23" w:rsidRPr="00EA2BDF" w:rsidRDefault="00EA2BDF" w:rsidP="00296A23">
      <w:pPr>
        <w:spacing w:before="240" w:after="240"/>
        <w:jc w:val="both"/>
        <w:rPr>
          <w:rFonts w:ascii="Arial" w:hAnsi="Arial" w:cs="Arial"/>
          <w:sz w:val="20"/>
          <w:szCs w:val="20"/>
          <w:lang w:eastAsia="ar-SA"/>
        </w:rPr>
      </w:pPr>
      <w:bookmarkStart w:id="16" w:name="_Hlk59009712"/>
      <w:r w:rsidRPr="00EA2BDF">
        <w:rPr>
          <w:rFonts w:ascii="Arial" w:hAnsi="Arial" w:cs="Arial"/>
          <w:sz w:val="20"/>
          <w:szCs w:val="20"/>
          <w:lang w:eastAsia="ar-SA"/>
        </w:rPr>
        <w:t>Izved</w:t>
      </w:r>
      <w:r w:rsidR="007C731E">
        <w:rPr>
          <w:rFonts w:ascii="Arial" w:hAnsi="Arial" w:cs="Arial"/>
          <w:sz w:val="20"/>
          <w:szCs w:val="20"/>
          <w:lang w:eastAsia="ar-SA"/>
        </w:rPr>
        <w:t>bena projektna dokumentacija</w:t>
      </w:r>
      <w:r w:rsidR="005502B6">
        <w:rPr>
          <w:rFonts w:ascii="Arial" w:hAnsi="Arial" w:cs="Arial"/>
          <w:sz w:val="20"/>
          <w:szCs w:val="20"/>
          <w:lang w:eastAsia="ar-SA"/>
        </w:rPr>
        <w:t xml:space="preserve">: Sanacija predorov </w:t>
      </w:r>
      <w:proofErr w:type="spellStart"/>
      <w:r w:rsidR="005502B6">
        <w:rPr>
          <w:rFonts w:ascii="Arial" w:hAnsi="Arial" w:cs="Arial"/>
          <w:sz w:val="20"/>
          <w:szCs w:val="20"/>
          <w:lang w:eastAsia="ar-SA"/>
        </w:rPr>
        <w:t>Križiški</w:t>
      </w:r>
      <w:proofErr w:type="spellEnd"/>
      <w:r w:rsidR="005502B6">
        <w:rPr>
          <w:rFonts w:ascii="Arial" w:hAnsi="Arial" w:cs="Arial"/>
          <w:sz w:val="20"/>
          <w:szCs w:val="20"/>
          <w:lang w:eastAsia="ar-SA"/>
        </w:rPr>
        <w:t xml:space="preserve">, </w:t>
      </w:r>
      <w:proofErr w:type="spellStart"/>
      <w:r w:rsidR="005502B6">
        <w:rPr>
          <w:rFonts w:ascii="Arial" w:hAnsi="Arial" w:cs="Arial"/>
          <w:sz w:val="20"/>
          <w:szCs w:val="20"/>
          <w:lang w:eastAsia="ar-SA"/>
        </w:rPr>
        <w:t>Jurgovec</w:t>
      </w:r>
      <w:proofErr w:type="spellEnd"/>
      <w:r w:rsidR="005502B6">
        <w:rPr>
          <w:rFonts w:ascii="Arial" w:hAnsi="Arial" w:cs="Arial"/>
          <w:sz w:val="20"/>
          <w:szCs w:val="20"/>
          <w:lang w:eastAsia="ar-SA"/>
        </w:rPr>
        <w:t xml:space="preserve"> in Ležeški na progi št. 50 Ljubljana – Sežana – </w:t>
      </w:r>
      <w:proofErr w:type="spellStart"/>
      <w:r w:rsidR="005502B6">
        <w:rPr>
          <w:rFonts w:ascii="Arial" w:hAnsi="Arial" w:cs="Arial"/>
          <w:sz w:val="20"/>
          <w:szCs w:val="20"/>
          <w:lang w:eastAsia="ar-SA"/>
        </w:rPr>
        <w:t>d.m</w:t>
      </w:r>
      <w:proofErr w:type="spellEnd"/>
      <w:r w:rsidR="005502B6">
        <w:rPr>
          <w:rFonts w:ascii="Arial" w:hAnsi="Arial" w:cs="Arial"/>
          <w:sz w:val="20"/>
          <w:szCs w:val="20"/>
          <w:lang w:eastAsia="ar-SA"/>
        </w:rPr>
        <w:t>.</w:t>
      </w:r>
      <w:r w:rsidRPr="00EA2BDF">
        <w:rPr>
          <w:rFonts w:ascii="Arial" w:hAnsi="Arial" w:cs="Arial"/>
          <w:sz w:val="20"/>
          <w:szCs w:val="20"/>
          <w:lang w:eastAsia="ar-SA"/>
        </w:rPr>
        <w:t>«, št. proj.:</w:t>
      </w:r>
      <w:r w:rsidR="005502B6">
        <w:rPr>
          <w:rFonts w:ascii="Arial" w:hAnsi="Arial" w:cs="Arial"/>
          <w:sz w:val="20"/>
          <w:szCs w:val="20"/>
          <w:lang w:eastAsia="ar-SA"/>
        </w:rPr>
        <w:t xml:space="preserve"> SPJC_003/23</w:t>
      </w:r>
      <w:r w:rsidRPr="00EA2BDF">
        <w:rPr>
          <w:rFonts w:ascii="Arial" w:hAnsi="Arial" w:cs="Arial"/>
          <w:sz w:val="20"/>
          <w:szCs w:val="20"/>
          <w:lang w:eastAsia="ar-SA"/>
        </w:rPr>
        <w:t>,</w:t>
      </w:r>
      <w:r w:rsidR="005502B6">
        <w:rPr>
          <w:rFonts w:ascii="Arial" w:hAnsi="Arial" w:cs="Arial"/>
          <w:sz w:val="20"/>
          <w:szCs w:val="20"/>
          <w:lang w:eastAsia="ar-SA"/>
        </w:rPr>
        <w:t xml:space="preserve"> </w:t>
      </w:r>
      <w:r w:rsidR="00651D5E">
        <w:rPr>
          <w:rFonts w:ascii="Arial" w:hAnsi="Arial" w:cs="Arial"/>
          <w:sz w:val="20"/>
          <w:szCs w:val="20"/>
          <w:lang w:eastAsia="ar-SA"/>
        </w:rPr>
        <w:t>februar</w:t>
      </w:r>
      <w:r w:rsidR="005502B6">
        <w:rPr>
          <w:rFonts w:ascii="Arial" w:hAnsi="Arial" w:cs="Arial"/>
          <w:sz w:val="20"/>
          <w:szCs w:val="20"/>
          <w:lang w:eastAsia="ar-SA"/>
        </w:rPr>
        <w:t xml:space="preserve"> </w:t>
      </w:r>
      <w:r w:rsidRPr="00EA2BDF">
        <w:rPr>
          <w:rFonts w:ascii="Arial" w:hAnsi="Arial" w:cs="Arial"/>
          <w:sz w:val="20"/>
          <w:szCs w:val="20"/>
          <w:lang w:eastAsia="ar-SA"/>
        </w:rPr>
        <w:t>202</w:t>
      </w:r>
      <w:r w:rsidR="005502B6">
        <w:rPr>
          <w:rFonts w:ascii="Arial" w:hAnsi="Arial" w:cs="Arial"/>
          <w:sz w:val="20"/>
          <w:szCs w:val="20"/>
          <w:lang w:eastAsia="ar-SA"/>
        </w:rPr>
        <w:t>3</w:t>
      </w:r>
      <w:r w:rsidRPr="00EA2BDF">
        <w:rPr>
          <w:rFonts w:ascii="Arial" w:hAnsi="Arial" w:cs="Arial"/>
          <w:sz w:val="20"/>
          <w:szCs w:val="20"/>
          <w:lang w:eastAsia="ar-SA"/>
        </w:rPr>
        <w:t xml:space="preserve">, projektant: </w:t>
      </w:r>
      <w:bookmarkEnd w:id="16"/>
      <w:r w:rsidR="005502B6">
        <w:rPr>
          <w:rFonts w:ascii="Arial" w:hAnsi="Arial" w:cs="Arial"/>
          <w:sz w:val="20"/>
          <w:szCs w:val="20"/>
          <w:lang w:eastAsia="ar-SA"/>
        </w:rPr>
        <w:t>Projektiranje in svetovanje Jurij Čadež</w:t>
      </w:r>
      <w:r w:rsidR="00651D5E">
        <w:rPr>
          <w:rFonts w:ascii="Arial" w:hAnsi="Arial" w:cs="Arial"/>
          <w:sz w:val="20"/>
          <w:szCs w:val="20"/>
          <w:lang w:eastAsia="ar-SA"/>
        </w:rPr>
        <w:t xml:space="preserve"> </w:t>
      </w:r>
      <w:proofErr w:type="spellStart"/>
      <w:r w:rsidR="00651D5E">
        <w:rPr>
          <w:rFonts w:ascii="Arial" w:hAnsi="Arial" w:cs="Arial"/>
          <w:sz w:val="20"/>
          <w:szCs w:val="20"/>
          <w:lang w:eastAsia="ar-SA"/>
        </w:rPr>
        <w:t>s.p</w:t>
      </w:r>
      <w:proofErr w:type="spellEnd"/>
      <w:r w:rsidR="00651D5E">
        <w:rPr>
          <w:rFonts w:ascii="Arial" w:hAnsi="Arial" w:cs="Arial"/>
          <w:sz w:val="20"/>
          <w:szCs w:val="20"/>
          <w:lang w:eastAsia="ar-SA"/>
        </w:rPr>
        <w:t>.</w:t>
      </w:r>
      <w:r w:rsidR="009D3C74">
        <w:rPr>
          <w:rFonts w:ascii="Arial" w:hAnsi="Arial" w:cs="Arial"/>
          <w:sz w:val="20"/>
          <w:szCs w:val="20"/>
          <w:lang w:eastAsia="ar-SA"/>
        </w:rPr>
        <w:t xml:space="preserve">, </w:t>
      </w:r>
      <w:r w:rsidR="009D3C74" w:rsidRPr="002E670C">
        <w:rPr>
          <w:rFonts w:ascii="Arial" w:hAnsi="Arial" w:cs="Arial"/>
          <w:sz w:val="20"/>
          <w:szCs w:val="20"/>
          <w:lang w:eastAsia="ar-SA"/>
        </w:rPr>
        <w:t>Vojkova 12, 6230 Postojna</w:t>
      </w:r>
      <w:r w:rsidR="00651D5E" w:rsidRPr="002E670C">
        <w:rPr>
          <w:rFonts w:ascii="Arial" w:hAnsi="Arial" w:cs="Arial"/>
          <w:sz w:val="20"/>
          <w:szCs w:val="20"/>
          <w:lang w:eastAsia="ar-SA"/>
        </w:rPr>
        <w:t xml:space="preserve"> </w:t>
      </w:r>
      <w:r w:rsidR="00651D5E" w:rsidRPr="00651D5E">
        <w:rPr>
          <w:rFonts w:ascii="Arial" w:hAnsi="Arial" w:cs="Arial"/>
          <w:sz w:val="20"/>
          <w:szCs w:val="20"/>
          <w:lang w:eastAsia="ar-SA"/>
        </w:rPr>
        <w:t xml:space="preserve">in IRGO </w:t>
      </w:r>
      <w:proofErr w:type="spellStart"/>
      <w:r w:rsidR="00651D5E" w:rsidRPr="00651D5E">
        <w:rPr>
          <w:rFonts w:ascii="Arial" w:hAnsi="Arial" w:cs="Arial"/>
          <w:sz w:val="20"/>
          <w:szCs w:val="20"/>
          <w:lang w:eastAsia="ar-SA"/>
        </w:rPr>
        <w:t>Consulting</w:t>
      </w:r>
      <w:proofErr w:type="spellEnd"/>
      <w:r w:rsidR="00651D5E" w:rsidRPr="00651D5E">
        <w:rPr>
          <w:rFonts w:ascii="Arial" w:hAnsi="Arial" w:cs="Arial"/>
          <w:sz w:val="20"/>
          <w:szCs w:val="20"/>
          <w:lang w:eastAsia="ar-SA"/>
        </w:rPr>
        <w:t xml:space="preserve"> d.o.o., Slovenčeva 93, 1000 Ljubljana</w:t>
      </w:r>
      <w:r w:rsidR="00651D5E">
        <w:rPr>
          <w:rFonts w:ascii="Arial" w:hAnsi="Arial" w:cs="Arial"/>
          <w:sz w:val="20"/>
          <w:szCs w:val="20"/>
          <w:lang w:eastAsia="ar-SA"/>
        </w:rPr>
        <w:t>.</w:t>
      </w:r>
    </w:p>
    <w:p w14:paraId="36C279D6" w14:textId="3DA26CB7" w:rsidR="00020CBA" w:rsidRDefault="00EA2BDF" w:rsidP="00296A23">
      <w:pPr>
        <w:pStyle w:val="Naslov4"/>
        <w:numPr>
          <w:ilvl w:val="0"/>
          <w:numId w:val="33"/>
        </w:numPr>
        <w:spacing w:before="240" w:after="240" w:line="360" w:lineRule="auto"/>
        <w:jc w:val="both"/>
        <w:rPr>
          <w:rFonts w:ascii="Arial" w:hAnsi="Arial" w:cs="Arial"/>
          <w:b/>
          <w:i w:val="0"/>
          <w:iCs w:val="0"/>
          <w:sz w:val="20"/>
          <w:szCs w:val="20"/>
        </w:rPr>
      </w:pPr>
      <w:r w:rsidRPr="00EA2BDF">
        <w:rPr>
          <w:rFonts w:ascii="Arial" w:hAnsi="Arial" w:cs="Arial"/>
          <w:b/>
          <w:i w:val="0"/>
          <w:iCs w:val="0"/>
          <w:sz w:val="20"/>
          <w:szCs w:val="20"/>
        </w:rPr>
        <w:t xml:space="preserve">Tehnični in drugi pogoji za sanacijo jeklene konstrukcije </w:t>
      </w:r>
    </w:p>
    <w:p w14:paraId="2F7B4E8E"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Sanacijska dela se bodo izvajala v notranjosti objektov, za katere je naročnik previdel popolno zaporo tira v času od 1.7.- 10.8.2025. </w:t>
      </w:r>
    </w:p>
    <w:p w14:paraId="28815B7A"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Izvajalec pred pričetkom del dostavi Elaborat tehnologije izvajanja del s tehnološkim opisom in terminskim planom izvajanja. Za vsako spremembo tehnološkega opisa in terminskega plana mora predhodno pridobiti soglasje naročnika. </w:t>
      </w:r>
    </w:p>
    <w:p w14:paraId="059F3283"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4761813D"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lastRenderedPageBreak/>
        <w:t>Tekom sanacije se mora izvajati geodetski monitoring predora,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posnetek predorske cevi s katerim potrjuje, da ni prišlo do posedkov oz. dvigov opornika, konstrukcije oz. tira. Vse dodatne stroške, ki bi nastali kot posledica izvajanja sanacijskih del krije izvajalec del.</w:t>
      </w:r>
    </w:p>
    <w:p w14:paraId="02A7DD1A" w14:textId="503A2074"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Dela morajo biti izvedena v okviru </w:t>
      </w:r>
      <w:r w:rsidR="00BB218D" w:rsidRPr="00BB218D">
        <w:rPr>
          <w:rFonts w:ascii="Arial" w:hAnsi="Arial" w:cs="Arial"/>
          <w:sz w:val="20"/>
          <w:szCs w:val="20"/>
        </w:rPr>
        <w:t xml:space="preserve">predvidenih sredstev </w:t>
      </w:r>
      <w:r w:rsidR="00BB218D">
        <w:rPr>
          <w:rFonts w:ascii="Arial" w:hAnsi="Arial" w:cs="Arial"/>
          <w:sz w:val="20"/>
          <w:szCs w:val="20"/>
        </w:rPr>
        <w:t xml:space="preserve">in v okviru </w:t>
      </w:r>
      <w:r w:rsidRPr="007062F9">
        <w:rPr>
          <w:rFonts w:ascii="Arial" w:hAnsi="Arial" w:cs="Arial"/>
          <w:sz w:val="20"/>
          <w:szCs w:val="20"/>
        </w:rPr>
        <w:t xml:space="preserve">predvidenih rokov. </w:t>
      </w:r>
    </w:p>
    <w:p w14:paraId="7CD9DD0C"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Zagotovljena mora biti življenjska doba objekta ter garancija za izvedbo. Morebitne spremembe izvedbe del mora potrditi naročnik, nadzor in projektant. </w:t>
      </w:r>
    </w:p>
    <w:p w14:paraId="61DE74BE" w14:textId="1C3A0E8F" w:rsidR="00E3106C" w:rsidRPr="007062F9" w:rsidRDefault="007062F9" w:rsidP="00296A23">
      <w:pPr>
        <w:spacing w:before="240" w:after="240"/>
        <w:jc w:val="both"/>
        <w:rPr>
          <w:rFonts w:ascii="Arial" w:hAnsi="Arial" w:cs="Arial"/>
          <w:sz w:val="20"/>
          <w:szCs w:val="20"/>
        </w:rPr>
      </w:pPr>
      <w:r w:rsidRPr="007062F9">
        <w:rPr>
          <w:rFonts w:ascii="Arial" w:hAnsi="Arial" w:cs="Arial"/>
          <w:sz w:val="20"/>
          <w:szCs w:val="20"/>
        </w:rPr>
        <w:t>Izvajalec za spremenjena dela izvede projekt in tehnološki elaborat. Naročnik lahko predlagano spremembo izvedbe del zavrne brez navajanja razlogov.</w:t>
      </w:r>
    </w:p>
    <w:p w14:paraId="3CCABDB6" w14:textId="6245CF35" w:rsidR="00F07EFC" w:rsidRDefault="00EA2BDF" w:rsidP="00296A23">
      <w:pPr>
        <w:pStyle w:val="Naslov6"/>
        <w:numPr>
          <w:ilvl w:val="0"/>
          <w:numId w:val="33"/>
        </w:numPr>
        <w:spacing w:before="240" w:after="240" w:line="360" w:lineRule="auto"/>
        <w:jc w:val="both"/>
        <w:rPr>
          <w:rFonts w:ascii="Arial" w:eastAsiaTheme="minorHAnsi" w:hAnsi="Arial" w:cs="Arial"/>
          <w:b/>
          <w:i w:val="0"/>
          <w:sz w:val="20"/>
          <w:szCs w:val="20"/>
          <w:lang w:eastAsia="en-US"/>
        </w:rPr>
      </w:pPr>
      <w:r w:rsidRPr="00EA2BDF">
        <w:rPr>
          <w:rFonts w:ascii="Arial" w:eastAsiaTheme="minorHAnsi" w:hAnsi="Arial" w:cs="Arial"/>
          <w:b/>
          <w:i w:val="0"/>
          <w:sz w:val="20"/>
          <w:szCs w:val="20"/>
          <w:lang w:eastAsia="en-US"/>
        </w:rPr>
        <w:t>Splošna navodila k popisu</w:t>
      </w:r>
    </w:p>
    <w:p w14:paraId="305BE636" w14:textId="77777777" w:rsidR="00BB218D" w:rsidRPr="00BB218D" w:rsidRDefault="00BB218D" w:rsidP="00BB218D">
      <w:pPr>
        <w:jc w:val="both"/>
        <w:rPr>
          <w:rFonts w:ascii="Arial" w:hAnsi="Arial" w:cs="Arial"/>
          <w:sz w:val="20"/>
          <w:szCs w:val="20"/>
        </w:rPr>
      </w:pPr>
      <w:r w:rsidRPr="00BB218D">
        <w:rPr>
          <w:rFonts w:ascii="Arial" w:hAnsi="Arial" w:cs="Arial"/>
          <w:sz w:val="20"/>
          <w:szCs w:val="20"/>
        </w:rPr>
        <w:t xml:space="preserve">Izdelavo ponudbe in izvedbo projekta je potrebno izdelati skladno z načrtom. Načrt je potrebno upoštevati v celoti (risbe, opisi in popisi). </w:t>
      </w:r>
    </w:p>
    <w:p w14:paraId="509B7C29" w14:textId="77777777" w:rsidR="00BB218D" w:rsidRPr="00BB218D" w:rsidRDefault="00BB218D" w:rsidP="00BB218D">
      <w:pPr>
        <w:jc w:val="both"/>
        <w:rPr>
          <w:rFonts w:ascii="Arial" w:hAnsi="Arial" w:cs="Arial"/>
          <w:sz w:val="20"/>
          <w:szCs w:val="20"/>
        </w:rPr>
      </w:pPr>
      <w:r w:rsidRPr="00BB218D">
        <w:rPr>
          <w:rFonts w:ascii="Arial" w:hAnsi="Arial" w:cs="Arial"/>
          <w:sz w:val="20"/>
          <w:szCs w:val="20"/>
        </w:rPr>
        <w:t>V primeru tiskarskih napak in morebitnih neskladij v projektu, je ponudnik ali izvajalec dolžan na to opozoriti odgovornega projektanta.</w:t>
      </w:r>
    </w:p>
    <w:p w14:paraId="2D26D1C6" w14:textId="77777777" w:rsidR="00D9575D" w:rsidRDefault="00BB218D" w:rsidP="00BB218D">
      <w:pPr>
        <w:spacing w:after="120"/>
        <w:jc w:val="both"/>
        <w:rPr>
          <w:rFonts w:ascii="Arial" w:hAnsi="Arial" w:cs="Arial"/>
          <w:sz w:val="20"/>
          <w:szCs w:val="20"/>
        </w:rPr>
      </w:pPr>
      <w:r w:rsidRPr="00D9575D">
        <w:rPr>
          <w:rFonts w:ascii="Arial" w:hAnsi="Arial" w:cs="Arial"/>
          <w:sz w:val="20"/>
          <w:szCs w:val="20"/>
          <w:u w:val="single"/>
        </w:rPr>
        <w:t>Pred pričetkom del naj izvajalec obvezno preveri vse mere na objektu</w:t>
      </w:r>
      <w:r w:rsidR="00D9575D">
        <w:rPr>
          <w:rFonts w:ascii="Arial" w:hAnsi="Arial" w:cs="Arial"/>
          <w:sz w:val="20"/>
          <w:szCs w:val="20"/>
        </w:rPr>
        <w:t xml:space="preserve">. </w:t>
      </w:r>
    </w:p>
    <w:p w14:paraId="2D98CB4F" w14:textId="59BC7023" w:rsidR="00D9575D" w:rsidRDefault="00BB218D" w:rsidP="00BB218D">
      <w:pPr>
        <w:spacing w:after="120"/>
        <w:jc w:val="both"/>
        <w:rPr>
          <w:rFonts w:ascii="Arial" w:hAnsi="Arial" w:cs="Arial"/>
          <w:sz w:val="20"/>
          <w:szCs w:val="20"/>
        </w:rPr>
      </w:pPr>
      <w:r w:rsidRPr="00BB218D">
        <w:rPr>
          <w:rFonts w:ascii="Arial" w:hAnsi="Arial" w:cs="Arial"/>
          <w:sz w:val="20"/>
          <w:szCs w:val="20"/>
        </w:rPr>
        <w:t xml:space="preserve">Skladno z Gradbenim zakonom morajo vgrajeni materiali ustrezati določilom veljavnih tehničnih predpisov in standardov. </w:t>
      </w:r>
    </w:p>
    <w:p w14:paraId="77F702DD" w14:textId="7DB1EB32" w:rsidR="00BB218D" w:rsidRPr="00BB218D" w:rsidRDefault="00BB218D" w:rsidP="00BB218D">
      <w:pPr>
        <w:spacing w:after="120"/>
        <w:jc w:val="both"/>
        <w:rPr>
          <w:rFonts w:ascii="Arial" w:hAnsi="Arial" w:cs="Arial"/>
          <w:sz w:val="20"/>
          <w:szCs w:val="20"/>
        </w:rPr>
      </w:pPr>
      <w:r w:rsidRPr="00D9575D">
        <w:rPr>
          <w:rFonts w:ascii="Arial" w:hAnsi="Arial" w:cs="Arial"/>
          <w:sz w:val="20"/>
          <w:szCs w:val="20"/>
          <w:u w:val="single"/>
        </w:rPr>
        <w:t>Vsa pripravljalna in zaključna dela, zakoličenje objekta, postavitev profilov, prenosi višinskih točk in podobno, kot vsa potrebna zarisovanja mora izvajalec del upoštevati v enoto cene</w:t>
      </w:r>
      <w:r w:rsidR="00D9575D">
        <w:rPr>
          <w:rFonts w:ascii="Arial" w:hAnsi="Arial" w:cs="Arial"/>
          <w:sz w:val="20"/>
          <w:szCs w:val="20"/>
        </w:rPr>
        <w:t>.</w:t>
      </w:r>
    </w:p>
    <w:p w14:paraId="5A35CD8C" w14:textId="77777777" w:rsidR="00BB218D" w:rsidRPr="00BB218D" w:rsidRDefault="00BB218D" w:rsidP="00BB218D">
      <w:pPr>
        <w:spacing w:after="120"/>
        <w:jc w:val="both"/>
        <w:rPr>
          <w:rFonts w:ascii="Arial" w:hAnsi="Arial" w:cs="Arial"/>
          <w:sz w:val="20"/>
          <w:szCs w:val="20"/>
        </w:rPr>
      </w:pPr>
      <w:r w:rsidRPr="00BB218D">
        <w:rPr>
          <w:rFonts w:ascii="Arial" w:hAnsi="Arial" w:cs="Arial"/>
          <w:sz w:val="20"/>
          <w:szCs w:val="20"/>
        </w:rPr>
        <w:t>Za vse vgrajene materiale mora izvajalec predložiti ateste o kvaliteti materialov, ki jih izda pooblaščeni zavod za tovrstne dejavnosti.</w:t>
      </w:r>
    </w:p>
    <w:p w14:paraId="5D1B5809" w14:textId="77777777" w:rsidR="00BB218D" w:rsidRPr="00BB218D" w:rsidRDefault="00BB218D" w:rsidP="00BB218D">
      <w:pPr>
        <w:jc w:val="both"/>
        <w:rPr>
          <w:rFonts w:ascii="Arial" w:hAnsi="Arial" w:cs="Arial"/>
          <w:sz w:val="20"/>
          <w:szCs w:val="20"/>
        </w:rPr>
      </w:pPr>
      <w:r w:rsidRPr="00BB218D">
        <w:rPr>
          <w:rFonts w:ascii="Arial" w:hAnsi="Arial" w:cs="Arial"/>
          <w:sz w:val="20"/>
          <w:szCs w:val="20"/>
        </w:rPr>
        <w:t>V enotnih cenah mora ponudnik zajeti vse pričakovane stroške:</w:t>
      </w:r>
    </w:p>
    <w:p w14:paraId="7D0D4BD9" w14:textId="454A515A"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sorazmerni del stroškov pripravljalnih del, organizacije, ureditve in varovanja gradbišča</w:t>
      </w:r>
      <w:r w:rsidR="00D9575D">
        <w:rPr>
          <w:rFonts w:ascii="Arial" w:hAnsi="Arial" w:cs="Arial"/>
          <w:sz w:val="20"/>
          <w:szCs w:val="20"/>
        </w:rPr>
        <w:t>,</w:t>
      </w:r>
    </w:p>
    <w:p w14:paraId="0223CA55" w14:textId="4F1FBAEB"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nabave in vgradnje vsega materiala in opreme, predvidenega za vgradnjo in montažo</w:t>
      </w:r>
      <w:r w:rsidR="00D9575D">
        <w:rPr>
          <w:rFonts w:ascii="Arial" w:hAnsi="Arial" w:cs="Arial"/>
          <w:sz w:val="20"/>
          <w:szCs w:val="20"/>
        </w:rPr>
        <w:t>,</w:t>
      </w:r>
    </w:p>
    <w:p w14:paraId="3215D427" w14:textId="0F529F51"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izdelavo ali najem in koriščenje, montažo in demontažo vseh delovnih ter zaščitnih odrov, ograj ipd.</w:t>
      </w:r>
      <w:r w:rsidR="00D9575D">
        <w:rPr>
          <w:rFonts w:ascii="Arial" w:hAnsi="Arial" w:cs="Arial"/>
          <w:sz w:val="20"/>
          <w:szCs w:val="20"/>
        </w:rPr>
        <w:t>,</w:t>
      </w:r>
    </w:p>
    <w:p w14:paraId="0A78BBA2" w14:textId="6FB6A703"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prevozov, raztovarjanja in skladiščenja na gradbišču ter notranjega transporta na gradbišču</w:t>
      </w:r>
      <w:r w:rsidR="00D9575D">
        <w:rPr>
          <w:rFonts w:ascii="Arial" w:hAnsi="Arial" w:cs="Arial"/>
          <w:sz w:val="20"/>
          <w:szCs w:val="20"/>
        </w:rPr>
        <w:t>,</w:t>
      </w:r>
    </w:p>
    <w:p w14:paraId="54C2E9B3" w14:textId="4D320DF5"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zaključnih del na gradbišču z odvozom odvečnega materiala in stroške vzpostavitve prvotnega stanja, kjer bo to potrebno</w:t>
      </w:r>
      <w:r w:rsidR="00D9575D">
        <w:rPr>
          <w:rFonts w:ascii="Arial" w:hAnsi="Arial" w:cs="Arial"/>
          <w:sz w:val="20"/>
          <w:szCs w:val="20"/>
        </w:rPr>
        <w:t>,</w:t>
      </w:r>
    </w:p>
    <w:p w14:paraId="548C6C8A" w14:textId="144E5130"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D9575D">
        <w:rPr>
          <w:rFonts w:ascii="Arial" w:hAnsi="Arial" w:cs="Arial"/>
          <w:sz w:val="20"/>
          <w:szCs w:val="20"/>
        </w:rPr>
        <w:t>,</w:t>
      </w:r>
    </w:p>
    <w:p w14:paraId="2A2CD548" w14:textId="1B8D6878"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vzdrževanja začasnih internih poti na gradbišču in stroške čiščenja javnih ter drugih poti in okolja izven gradbišča, ki jih bo onesnažil s svojimi vozili ali deli izvajalec ali njegov podizvajalec</w:t>
      </w:r>
      <w:r w:rsidR="00D9575D">
        <w:rPr>
          <w:rFonts w:ascii="Arial" w:hAnsi="Arial" w:cs="Arial"/>
          <w:sz w:val="20"/>
          <w:szCs w:val="20"/>
        </w:rPr>
        <w:t>,</w:t>
      </w:r>
    </w:p>
    <w:p w14:paraId="14FEFB42" w14:textId="1AED88C1"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sorazmerni del stroškov čiščenja objekta, kar zadeva izvajalčevo delo in sicer med izvedbo del in primopredaje objekta, vključno z odvozom odpadnega materiala</w:t>
      </w:r>
      <w:r w:rsidR="00D9575D">
        <w:rPr>
          <w:rFonts w:ascii="Arial" w:hAnsi="Arial" w:cs="Arial"/>
          <w:sz w:val="20"/>
          <w:szCs w:val="20"/>
        </w:rPr>
        <w:t>,</w:t>
      </w:r>
    </w:p>
    <w:p w14:paraId="14F9CD20" w14:textId="25A420B1"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električne energije, vode, TK priključkov, razsvetljave za nočno delo in morebitne ostale stroške v času gradnje</w:t>
      </w:r>
      <w:r w:rsidR="00D9575D">
        <w:rPr>
          <w:rFonts w:ascii="Arial" w:hAnsi="Arial" w:cs="Arial"/>
          <w:sz w:val="20"/>
          <w:szCs w:val="20"/>
        </w:rPr>
        <w:t>,</w:t>
      </w:r>
    </w:p>
    <w:p w14:paraId="4E3EF64D" w14:textId="2486F235"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lastRenderedPageBreak/>
        <w:t>vse stroške predpisanih ukrepov varstva pri delu in varstva pred požarom, ki jih mora izvajalec obvezno upoštevati</w:t>
      </w:r>
      <w:r w:rsidR="00D9575D">
        <w:rPr>
          <w:rFonts w:ascii="Arial" w:hAnsi="Arial" w:cs="Arial"/>
          <w:sz w:val="20"/>
          <w:szCs w:val="20"/>
        </w:rPr>
        <w:t>,</w:t>
      </w:r>
    </w:p>
    <w:p w14:paraId="607BD238" w14:textId="68068ECD"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za popravilo morebitnih škod, ki bi nastale na objektu kot celoti oz. delu objekta, dovoznih cestah, zunanjem okolju, komunalnih vodih in priključkih po krivdi izvajalca</w:t>
      </w:r>
      <w:r w:rsidR="00D9575D">
        <w:rPr>
          <w:rFonts w:ascii="Arial" w:hAnsi="Arial" w:cs="Arial"/>
          <w:sz w:val="20"/>
          <w:szCs w:val="20"/>
        </w:rPr>
        <w:t>,</w:t>
      </w:r>
    </w:p>
    <w:p w14:paraId="093C9DEA" w14:textId="5EA14D79"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D9575D">
        <w:rPr>
          <w:rFonts w:ascii="Arial" w:hAnsi="Arial" w:cs="Arial"/>
          <w:sz w:val="20"/>
          <w:szCs w:val="20"/>
        </w:rPr>
        <w:t>,</w:t>
      </w:r>
    </w:p>
    <w:p w14:paraId="7582DF3D" w14:textId="6D261696"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proofErr w:type="spellStart"/>
      <w:r w:rsidRPr="00BB218D">
        <w:rPr>
          <w:rFonts w:ascii="Arial" w:hAnsi="Arial" w:cs="Arial"/>
          <w:sz w:val="20"/>
          <w:szCs w:val="20"/>
        </w:rPr>
        <w:t>zakoličba</w:t>
      </w:r>
      <w:proofErr w:type="spellEnd"/>
      <w:r w:rsidRPr="00BB218D">
        <w:rPr>
          <w:rFonts w:ascii="Arial" w:hAnsi="Arial" w:cs="Arial"/>
          <w:sz w:val="20"/>
          <w:szCs w:val="20"/>
        </w:rPr>
        <w:t xml:space="preserve"> in obeležba obstoječih komunalnih naprav</w:t>
      </w:r>
      <w:r w:rsidR="00D9575D">
        <w:rPr>
          <w:rFonts w:ascii="Arial" w:hAnsi="Arial" w:cs="Arial"/>
          <w:sz w:val="20"/>
          <w:szCs w:val="20"/>
        </w:rPr>
        <w:t>,</w:t>
      </w:r>
    </w:p>
    <w:p w14:paraId="38BB2112" w14:textId="693D6D74"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vzpostavitev odstranjenih mejnikov zaradi gradnje v prvotno stanje</w:t>
      </w:r>
      <w:r w:rsidR="00D9575D">
        <w:rPr>
          <w:rFonts w:ascii="Arial" w:hAnsi="Arial" w:cs="Arial"/>
          <w:sz w:val="20"/>
          <w:szCs w:val="20"/>
        </w:rPr>
        <w:t>,</w:t>
      </w:r>
    </w:p>
    <w:p w14:paraId="7DF07764" w14:textId="749CE9CF"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D9575D">
        <w:rPr>
          <w:rFonts w:ascii="Arial" w:hAnsi="Arial" w:cs="Arial"/>
          <w:sz w:val="20"/>
          <w:szCs w:val="20"/>
        </w:rPr>
        <w:t>,</w:t>
      </w:r>
    </w:p>
    <w:p w14:paraId="0D213EF4" w14:textId="42C28EE7"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poročilo o ravnanju z odpadki</w:t>
      </w:r>
      <w:r w:rsidR="00D9575D">
        <w:rPr>
          <w:rFonts w:ascii="Arial" w:hAnsi="Arial" w:cs="Arial"/>
          <w:sz w:val="20"/>
          <w:szCs w:val="20"/>
        </w:rPr>
        <w:t>,</w:t>
      </w:r>
    </w:p>
    <w:p w14:paraId="4F78C16D" w14:textId="3CF1128E"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v primeru, da je globina vode večja od predvidene ali pa da je geometrija temeljne pete večja je potrebno sklicati sestanek z projektantom, investitorjem in izvajalcem</w:t>
      </w:r>
      <w:r w:rsidR="00D9575D">
        <w:rPr>
          <w:rFonts w:ascii="Arial" w:hAnsi="Arial" w:cs="Arial"/>
          <w:sz w:val="20"/>
          <w:szCs w:val="20"/>
        </w:rPr>
        <w:t>,</w:t>
      </w:r>
    </w:p>
    <w:p w14:paraId="66A14192" w14:textId="076194E0" w:rsidR="00BB218D" w:rsidRPr="00BB218D" w:rsidRDefault="00BB218D" w:rsidP="00167B2A">
      <w:pPr>
        <w:pStyle w:val="Odstavekseznama"/>
        <w:numPr>
          <w:ilvl w:val="0"/>
          <w:numId w:val="32"/>
        </w:numPr>
        <w:spacing w:after="0" w:line="276" w:lineRule="auto"/>
        <w:ind w:left="714" w:hanging="357"/>
        <w:contextualSpacing w:val="0"/>
        <w:jc w:val="both"/>
        <w:rPr>
          <w:rFonts w:ascii="Arial" w:hAnsi="Arial" w:cs="Arial"/>
          <w:sz w:val="20"/>
          <w:szCs w:val="20"/>
        </w:rPr>
      </w:pPr>
      <w:r w:rsidRPr="00BB218D">
        <w:rPr>
          <w:rFonts w:ascii="Arial" w:hAnsi="Arial" w:cs="Arial"/>
          <w:sz w:val="20"/>
          <w:szCs w:val="20"/>
        </w:rPr>
        <w:t>glavni sestavni del popisov je tehnično poročilo z risbami</w:t>
      </w:r>
      <w:r w:rsidR="00D9575D">
        <w:rPr>
          <w:rFonts w:ascii="Arial" w:hAnsi="Arial" w:cs="Arial"/>
          <w:sz w:val="20"/>
          <w:szCs w:val="20"/>
        </w:rPr>
        <w:t>,</w:t>
      </w:r>
    </w:p>
    <w:p w14:paraId="535D691C" w14:textId="77777777" w:rsidR="00BB218D" w:rsidRPr="00BB218D" w:rsidRDefault="00BB218D" w:rsidP="00167B2A">
      <w:pPr>
        <w:pStyle w:val="Odstavekseznama"/>
        <w:numPr>
          <w:ilvl w:val="0"/>
          <w:numId w:val="32"/>
        </w:numPr>
        <w:spacing w:after="0" w:line="276" w:lineRule="auto"/>
        <w:ind w:left="714" w:hanging="357"/>
        <w:contextualSpacing w:val="0"/>
        <w:jc w:val="both"/>
        <w:rPr>
          <w:rFonts w:ascii="Arial" w:hAnsi="Arial" w:cs="Arial"/>
          <w:sz w:val="20"/>
          <w:szCs w:val="20"/>
        </w:rPr>
      </w:pPr>
      <w:r w:rsidRPr="00BB218D">
        <w:rPr>
          <w:rFonts w:ascii="Arial" w:hAnsi="Arial" w:cs="Arial"/>
          <w:sz w:val="20"/>
          <w:szCs w:val="20"/>
        </w:rPr>
        <w:t>stroške najema progovne mehanizacije in tirnih vozila (vagone) naroča izvajalec glede na svojo tehnologijo izvedbe.</w:t>
      </w:r>
    </w:p>
    <w:p w14:paraId="785A1938" w14:textId="77777777" w:rsidR="0082378D" w:rsidRDefault="0082378D" w:rsidP="00D32947">
      <w:pPr>
        <w:jc w:val="both"/>
        <w:rPr>
          <w:rFonts w:ascii="Arial" w:hAnsi="Arial" w:cs="Arial"/>
          <w:b/>
          <w:color w:val="0D0D0D" w:themeColor="text1" w:themeTint="F2"/>
          <w:sz w:val="20"/>
          <w:szCs w:val="20"/>
        </w:rPr>
      </w:pPr>
    </w:p>
    <w:p w14:paraId="29567A1E" w14:textId="746C432D"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200E8C5C" w14:textId="39072AD2" w:rsidR="00602DF3" w:rsidRPr="00602DF3" w:rsidRDefault="007E36EE" w:rsidP="005454DD">
      <w:pPr>
        <w:pStyle w:val="Odstavekseznama"/>
        <w:numPr>
          <w:ilvl w:val="0"/>
          <w:numId w:val="40"/>
        </w:numPr>
        <w:spacing w:after="0" w:line="240" w:lineRule="auto"/>
        <w:jc w:val="both"/>
        <w:rPr>
          <w:rFonts w:ascii="Arial" w:hAnsi="Arial" w:cs="Arial"/>
          <w:b/>
          <w:color w:val="0070C0"/>
          <w:sz w:val="20"/>
          <w:szCs w:val="20"/>
        </w:rPr>
      </w:pPr>
      <w:r w:rsidRPr="007E36EE">
        <w:rPr>
          <w:rFonts w:ascii="Arial" w:hAnsi="Arial" w:cs="Arial"/>
          <w:sz w:val="20"/>
          <w:lang w:eastAsia="ar-SA"/>
        </w:rPr>
        <w:t>Izvedbena projektna dokumentacija</w:t>
      </w:r>
      <w:r w:rsidR="00FF01A4">
        <w:rPr>
          <w:rFonts w:ascii="Arial" w:hAnsi="Arial" w:cs="Arial"/>
          <w:sz w:val="20"/>
          <w:lang w:eastAsia="ar-SA"/>
        </w:rPr>
        <w:t>: »</w:t>
      </w:r>
      <w:r w:rsidRPr="007E36EE">
        <w:rPr>
          <w:rFonts w:ascii="Arial" w:hAnsi="Arial" w:cs="Arial"/>
          <w:sz w:val="20"/>
          <w:lang w:eastAsia="ar-SA"/>
        </w:rPr>
        <w:t xml:space="preserve">Sanacija predorov </w:t>
      </w:r>
      <w:proofErr w:type="spellStart"/>
      <w:r w:rsidRPr="007E36EE">
        <w:rPr>
          <w:rFonts w:ascii="Arial" w:hAnsi="Arial" w:cs="Arial"/>
          <w:sz w:val="20"/>
          <w:lang w:eastAsia="ar-SA"/>
        </w:rPr>
        <w:t>Križiški</w:t>
      </w:r>
      <w:proofErr w:type="spellEnd"/>
      <w:r w:rsidRPr="007E36EE">
        <w:rPr>
          <w:rFonts w:ascii="Arial" w:hAnsi="Arial" w:cs="Arial"/>
          <w:sz w:val="20"/>
          <w:lang w:eastAsia="ar-SA"/>
        </w:rPr>
        <w:t xml:space="preserve">, </w:t>
      </w:r>
      <w:proofErr w:type="spellStart"/>
      <w:r w:rsidRPr="007E36EE">
        <w:rPr>
          <w:rFonts w:ascii="Arial" w:hAnsi="Arial" w:cs="Arial"/>
          <w:sz w:val="20"/>
          <w:lang w:eastAsia="ar-SA"/>
        </w:rPr>
        <w:t>Jurgovec</w:t>
      </w:r>
      <w:proofErr w:type="spellEnd"/>
      <w:r w:rsidRPr="007E36EE">
        <w:rPr>
          <w:rFonts w:ascii="Arial" w:hAnsi="Arial" w:cs="Arial"/>
          <w:sz w:val="20"/>
          <w:lang w:eastAsia="ar-SA"/>
        </w:rPr>
        <w:t xml:space="preserve"> in Ležeški na progi št. 50 Ljubljana – Sežana – </w:t>
      </w:r>
      <w:proofErr w:type="spellStart"/>
      <w:r w:rsidRPr="007E36EE">
        <w:rPr>
          <w:rFonts w:ascii="Arial" w:hAnsi="Arial" w:cs="Arial"/>
          <w:sz w:val="20"/>
          <w:lang w:eastAsia="ar-SA"/>
        </w:rPr>
        <w:t>d.m</w:t>
      </w:r>
      <w:proofErr w:type="spellEnd"/>
      <w:r w:rsidRPr="007E36EE">
        <w:rPr>
          <w:rFonts w:ascii="Arial" w:hAnsi="Arial" w:cs="Arial"/>
          <w:sz w:val="20"/>
          <w:lang w:eastAsia="ar-SA"/>
        </w:rPr>
        <w:t xml:space="preserve">.«, št. proj.: SPJC_003/23, </w:t>
      </w:r>
      <w:r w:rsidR="0022784C">
        <w:rPr>
          <w:rFonts w:ascii="Arial" w:hAnsi="Arial" w:cs="Arial"/>
          <w:sz w:val="20"/>
          <w:lang w:eastAsia="ar-SA"/>
        </w:rPr>
        <w:t>februar</w:t>
      </w:r>
      <w:r w:rsidRPr="007E36EE">
        <w:rPr>
          <w:rFonts w:ascii="Arial" w:hAnsi="Arial" w:cs="Arial"/>
          <w:sz w:val="20"/>
          <w:lang w:eastAsia="ar-SA"/>
        </w:rPr>
        <w:t xml:space="preserve"> 2023, projektant: Projektiranje in svetovanje Jurij Čadež</w:t>
      </w:r>
      <w:r w:rsidR="0022784C">
        <w:rPr>
          <w:rFonts w:ascii="Arial" w:hAnsi="Arial" w:cs="Arial"/>
          <w:sz w:val="20"/>
          <w:lang w:eastAsia="ar-SA"/>
        </w:rPr>
        <w:t xml:space="preserve"> </w:t>
      </w:r>
      <w:proofErr w:type="spellStart"/>
      <w:r w:rsidR="0022784C">
        <w:rPr>
          <w:rFonts w:ascii="Arial" w:hAnsi="Arial" w:cs="Arial"/>
          <w:sz w:val="20"/>
          <w:lang w:eastAsia="ar-SA"/>
        </w:rPr>
        <w:t>s.p</w:t>
      </w:r>
      <w:proofErr w:type="spellEnd"/>
      <w:r w:rsidR="0022784C">
        <w:rPr>
          <w:rFonts w:ascii="Arial" w:hAnsi="Arial" w:cs="Arial"/>
          <w:sz w:val="20"/>
          <w:lang w:eastAsia="ar-SA"/>
        </w:rPr>
        <w:t>.</w:t>
      </w:r>
      <w:r w:rsidR="00671830">
        <w:rPr>
          <w:rFonts w:ascii="Arial" w:hAnsi="Arial" w:cs="Arial"/>
          <w:sz w:val="20"/>
          <w:lang w:eastAsia="ar-SA"/>
        </w:rPr>
        <w:t xml:space="preserve">, </w:t>
      </w:r>
      <w:r w:rsidR="00671830" w:rsidRPr="002E670C">
        <w:rPr>
          <w:rFonts w:ascii="Arial" w:hAnsi="Arial" w:cs="Arial"/>
          <w:sz w:val="20"/>
          <w:lang w:eastAsia="ar-SA"/>
        </w:rPr>
        <w:t>Vojkova 12, 6230 Postojna</w:t>
      </w:r>
      <w:r w:rsidR="0022784C" w:rsidRPr="002E670C">
        <w:rPr>
          <w:rFonts w:ascii="Arial" w:hAnsi="Arial" w:cs="Arial"/>
          <w:sz w:val="20"/>
          <w:lang w:eastAsia="ar-SA"/>
        </w:rPr>
        <w:t xml:space="preserve"> </w:t>
      </w:r>
      <w:r w:rsidR="0022784C">
        <w:rPr>
          <w:rFonts w:ascii="Arial" w:hAnsi="Arial" w:cs="Arial"/>
          <w:sz w:val="20"/>
          <w:lang w:eastAsia="ar-SA"/>
        </w:rPr>
        <w:t xml:space="preserve">in </w:t>
      </w:r>
      <w:r w:rsidR="0022784C" w:rsidRPr="0022784C">
        <w:rPr>
          <w:rFonts w:ascii="Arial" w:hAnsi="Arial" w:cs="Arial"/>
          <w:sz w:val="20"/>
          <w:lang w:eastAsia="ar-SA"/>
        </w:rPr>
        <w:t xml:space="preserve">IRGO </w:t>
      </w:r>
      <w:proofErr w:type="spellStart"/>
      <w:r w:rsidR="0022784C" w:rsidRPr="0022784C">
        <w:rPr>
          <w:rFonts w:ascii="Arial" w:hAnsi="Arial" w:cs="Arial"/>
          <w:sz w:val="20"/>
          <w:lang w:eastAsia="ar-SA"/>
        </w:rPr>
        <w:t>Consulting</w:t>
      </w:r>
      <w:proofErr w:type="spellEnd"/>
      <w:r w:rsidR="0022784C" w:rsidRPr="0022784C">
        <w:rPr>
          <w:rFonts w:ascii="Arial" w:hAnsi="Arial" w:cs="Arial"/>
          <w:sz w:val="20"/>
          <w:lang w:eastAsia="ar-SA"/>
        </w:rPr>
        <w:t xml:space="preserve"> d.o.o., Slovenčeva 93, 1000 Ljubljana</w:t>
      </w:r>
      <w:r w:rsidR="002E670C">
        <w:rPr>
          <w:rFonts w:ascii="Arial" w:hAnsi="Arial" w:cs="Arial"/>
          <w:b/>
          <w:color w:val="0070C0"/>
          <w:sz w:val="20"/>
          <w:szCs w:val="20"/>
        </w:rPr>
        <w:t xml:space="preserve"> </w:t>
      </w:r>
      <w:r w:rsidR="00602DF3" w:rsidRPr="002E670C">
        <w:rPr>
          <w:rFonts w:ascii="Arial" w:hAnsi="Arial" w:cs="Arial"/>
          <w:color w:val="0070C0"/>
          <w:sz w:val="20"/>
          <w:szCs w:val="20"/>
        </w:rPr>
        <w:t xml:space="preserve">(ki bo objavljena na spletni strani slovenskih železnic </w:t>
      </w:r>
      <w:hyperlink r:id="rId13" w:history="1">
        <w:r w:rsidR="00602DF3" w:rsidRPr="002E670C">
          <w:rPr>
            <w:rFonts w:ascii="Arial" w:eastAsia="SimSun" w:hAnsi="Arial" w:cs="Arial"/>
            <w:color w:val="0070C0"/>
            <w:sz w:val="20"/>
            <w:szCs w:val="20"/>
            <w:u w:val="single"/>
          </w:rPr>
          <w:t>http://www.slo-zeleznice.si/sl/skupina-slovenske-zeleznice/razpisi</w:t>
        </w:r>
      </w:hyperlink>
      <w:r w:rsidR="00602DF3" w:rsidRPr="002E670C">
        <w:rPr>
          <w:rFonts w:ascii="Arial" w:hAnsi="Arial" w:cs="Arial"/>
          <w:color w:val="0070C0"/>
          <w:sz w:val="20"/>
          <w:szCs w:val="20"/>
        </w:rPr>
        <w:t xml:space="preserve">, če v primeru </w:t>
      </w:r>
      <w:proofErr w:type="spellStart"/>
      <w:r w:rsidR="00602DF3" w:rsidRPr="002E670C">
        <w:rPr>
          <w:rFonts w:ascii="Arial" w:hAnsi="Arial" w:cs="Arial"/>
          <w:color w:val="0070C0"/>
          <w:sz w:val="20"/>
          <w:szCs w:val="20"/>
        </w:rPr>
        <w:t>preobsežnosti</w:t>
      </w:r>
      <w:proofErr w:type="spellEnd"/>
      <w:r w:rsidR="00602DF3" w:rsidRPr="002E670C">
        <w:rPr>
          <w:rFonts w:ascii="Arial" w:hAnsi="Arial" w:cs="Arial"/>
          <w:color w:val="0070C0"/>
          <w:sz w:val="20"/>
          <w:szCs w:val="20"/>
        </w:rPr>
        <w:t xml:space="preserve"> ne bo mogla biti sestavni del razpisne dokumentacije).</w:t>
      </w:r>
    </w:p>
    <w:p w14:paraId="4725D64C" w14:textId="5E5DDD7D" w:rsidR="0082378D" w:rsidRPr="00955BF9" w:rsidRDefault="0082378D" w:rsidP="00955BF9">
      <w:pPr>
        <w:spacing w:after="0" w:line="240" w:lineRule="auto"/>
        <w:jc w:val="both"/>
        <w:rPr>
          <w:rFonts w:ascii="Arial" w:hAnsi="Arial" w:cs="Arial"/>
          <w:sz w:val="20"/>
          <w:lang w:eastAsia="ar-SA"/>
        </w:rPr>
      </w:pPr>
    </w:p>
    <w:p w14:paraId="4EA14381" w14:textId="33866D8F"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2: </w:t>
      </w:r>
    </w:p>
    <w:p w14:paraId="1BA77884" w14:textId="77777777" w:rsidR="00D32947" w:rsidRPr="00F737E1" w:rsidRDefault="00D32947" w:rsidP="00556B7D">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w:t>
      </w:r>
      <w:proofErr w:type="spellStart"/>
      <w:r>
        <w:rPr>
          <w:rFonts w:ascii="Arial" w:hAnsi="Arial" w:cs="Arial"/>
          <w:b/>
          <w:bCs/>
          <w:iCs/>
          <w:color w:val="0D0D0D" w:themeColor="text1" w:themeTint="F2"/>
          <w:sz w:val="20"/>
        </w:rPr>
        <w:t>xlsx</w:t>
      </w:r>
      <w:proofErr w:type="spellEnd"/>
      <w:r>
        <w:rPr>
          <w:rFonts w:ascii="Arial" w:hAnsi="Arial" w:cs="Arial"/>
          <w:b/>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296A23" w:rsidRDefault="003F21A4" w:rsidP="00F40E80">
      <w:pPr>
        <w:spacing w:line="240" w:lineRule="auto"/>
        <w:rPr>
          <w:rStyle w:val="SlogTahoma"/>
          <w:rFonts w:ascii="Arial" w:hAnsi="Arial" w:cs="Arial"/>
          <w:b/>
          <w:sz w:val="20"/>
          <w:szCs w:val="20"/>
        </w:rPr>
      </w:pPr>
      <w:r w:rsidRPr="00296A23">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4"/>
      <w:headerReference w:type="first" r:id="rId15"/>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9266E8" w:rsidRDefault="009266E8" w:rsidP="00107834">
      <w:pPr>
        <w:spacing w:line="240" w:lineRule="auto"/>
      </w:pPr>
      <w:r>
        <w:separator/>
      </w:r>
    </w:p>
  </w:endnote>
  <w:endnote w:type="continuationSeparator" w:id="0">
    <w:p w14:paraId="23F1521E" w14:textId="77777777" w:rsidR="009266E8" w:rsidRDefault="009266E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9266E8" w:rsidRDefault="009266E8">
    <w:pPr>
      <w:pStyle w:val="Noga"/>
      <w:jc w:val="center"/>
    </w:pPr>
    <w:r>
      <w:fldChar w:fldCharType="begin"/>
    </w:r>
    <w:r>
      <w:instrText>PAGE   \* MERGEFORMAT</w:instrText>
    </w:r>
    <w:r>
      <w:fldChar w:fldCharType="separate"/>
    </w:r>
    <w:r>
      <w:rPr>
        <w:noProof/>
      </w:rPr>
      <w:t>2</w:t>
    </w:r>
    <w:r>
      <w:rPr>
        <w:noProof/>
      </w:rPr>
      <w:t>1</w:t>
    </w:r>
    <w:r>
      <w:rPr>
        <w:noProof/>
      </w:rPr>
      <w:fldChar w:fldCharType="end"/>
    </w:r>
  </w:p>
  <w:p w14:paraId="6A61D9A3" w14:textId="77777777" w:rsidR="009266E8" w:rsidRDefault="009266E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46BA" w14:textId="77777777" w:rsidR="009266E8" w:rsidRPr="00B865CB" w:rsidRDefault="009266E8" w:rsidP="00B865CB">
    <w:pPr>
      <w:tabs>
        <w:tab w:val="left" w:pos="4395"/>
        <w:tab w:val="center" w:pos="5020"/>
      </w:tabs>
      <w:spacing w:after="3" w:line="265" w:lineRule="auto"/>
      <w:rPr>
        <w:rFonts w:ascii="Times New Roman" w:hAnsi="Times New Roman"/>
        <w:color w:val="A6A6A6"/>
        <w:sz w:val="24"/>
        <w:szCs w:val="24"/>
      </w:rPr>
    </w:pPr>
    <w:bookmarkStart w:id="6" w:name="_Hlk161230579"/>
    <w:r w:rsidRPr="00B865CB">
      <w:rPr>
        <w:rFonts w:ascii="Times New Roman" w:hAnsi="Times New Roman"/>
        <w:color w:val="A6A6A6"/>
        <w:sz w:val="16"/>
        <w:szCs w:val="24"/>
      </w:rPr>
      <w:t xml:space="preserve">Družba z omejeno odgovornostjo registrirana </w:t>
    </w:r>
    <w:r w:rsidRPr="00B865CB">
      <w:rPr>
        <w:rFonts w:ascii="Times New Roman" w:hAnsi="Times New Roman"/>
        <w:color w:val="A6A6A6"/>
        <w:sz w:val="16"/>
        <w:szCs w:val="24"/>
      </w:rPr>
      <w:tab/>
      <w:t xml:space="preserve">MŠ 6017177000 </w:t>
    </w:r>
  </w:p>
  <w:p w14:paraId="372E1700" w14:textId="77777777" w:rsidR="009266E8" w:rsidRPr="00B865CB" w:rsidRDefault="009266E8" w:rsidP="00B865CB">
    <w:pPr>
      <w:tabs>
        <w:tab w:val="left" w:pos="4395"/>
        <w:tab w:val="center" w:pos="5276"/>
      </w:tabs>
      <w:spacing w:after="3" w:line="265" w:lineRule="auto"/>
      <w:ind w:left="-8"/>
      <w:rPr>
        <w:rFonts w:ascii="Times New Roman" w:hAnsi="Times New Roman"/>
        <w:color w:val="A6A6A6"/>
        <w:sz w:val="24"/>
        <w:szCs w:val="24"/>
      </w:rPr>
    </w:pPr>
    <w:r w:rsidRPr="00B865CB">
      <w:rPr>
        <w:rFonts w:ascii="Times New Roman" w:hAnsi="Times New Roman"/>
        <w:color w:val="A6A6A6"/>
        <w:sz w:val="16"/>
        <w:szCs w:val="24"/>
      </w:rPr>
      <w:t>pri Okrožnem sodišču v Ljubljani</w:t>
    </w:r>
    <w:r w:rsidRPr="00B865CB">
      <w:rPr>
        <w:rFonts w:ascii="Times New Roman" w:hAnsi="Times New Roman"/>
        <w:color w:val="A6A6A6"/>
        <w:sz w:val="16"/>
        <w:szCs w:val="24"/>
      </w:rPr>
      <w:tab/>
      <w:t>ID za DDV SI94995737</w:t>
    </w:r>
  </w:p>
  <w:p w14:paraId="7E353523" w14:textId="77777777" w:rsidR="009266E8" w:rsidRPr="00B865CB" w:rsidRDefault="009266E8" w:rsidP="00B865CB">
    <w:pPr>
      <w:spacing w:after="3" w:line="265" w:lineRule="auto"/>
      <w:ind w:left="2"/>
      <w:rPr>
        <w:rFonts w:ascii="Times New Roman" w:hAnsi="Times New Roman"/>
        <w:color w:val="A6A6A6"/>
        <w:sz w:val="16"/>
        <w:szCs w:val="24"/>
      </w:rPr>
    </w:pPr>
    <w:r w:rsidRPr="00B865CB">
      <w:rPr>
        <w:rFonts w:ascii="Times New Roman" w:hAnsi="Times New Roman"/>
        <w:color w:val="A6A6A6"/>
        <w:sz w:val="16"/>
        <w:szCs w:val="24"/>
      </w:rPr>
      <w:t>Osnovni kapital: 15.828.186,15 EUR</w:t>
    </w:r>
  </w:p>
  <w:bookmarkEnd w:id="6"/>
  <w:p w14:paraId="6A5FA011" w14:textId="77777777" w:rsidR="009266E8" w:rsidRDefault="009266E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9266E8" w:rsidRPr="00831D98" w:rsidRDefault="009266E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9266E8" w:rsidRDefault="009266E8" w:rsidP="00107834">
      <w:pPr>
        <w:spacing w:line="240" w:lineRule="auto"/>
      </w:pPr>
      <w:r>
        <w:separator/>
      </w:r>
    </w:p>
  </w:footnote>
  <w:footnote w:type="continuationSeparator" w:id="0">
    <w:p w14:paraId="08036AF9" w14:textId="77777777" w:rsidR="009266E8" w:rsidRDefault="009266E8"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485E" w14:textId="5AD57362" w:rsidR="009266E8" w:rsidRDefault="009266E8">
    <w:pPr>
      <w:pStyle w:val="Glava"/>
    </w:pPr>
    <w:r>
      <w:rPr>
        <w:noProof/>
      </w:rPr>
      <w:drawing>
        <wp:inline distT="0" distB="0" distL="0" distR="0" wp14:anchorId="6BAEE756" wp14:editId="34311A94">
          <wp:extent cx="774065" cy="274320"/>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161230558"/>
  <w:p w14:paraId="33B8A86A" w14:textId="77777777" w:rsidR="009266E8" w:rsidRPr="00B865CB" w:rsidRDefault="009266E8" w:rsidP="00B865CB">
    <w:pPr>
      <w:spacing w:after="0" w:line="259" w:lineRule="auto"/>
      <w:ind w:left="1"/>
      <w:rPr>
        <w:rFonts w:ascii="Times New Roman" w:hAnsi="Times New Roman"/>
        <w:sz w:val="24"/>
        <w:szCs w:val="24"/>
      </w:rPr>
    </w:pPr>
    <w:r w:rsidRPr="00B865CB">
      <w:rPr>
        <w:rFonts w:ascii="Times New Roman" w:hAnsi="Times New Roman"/>
        <w:noProof/>
        <w:sz w:val="24"/>
        <w:szCs w:val="24"/>
      </w:rPr>
      <mc:AlternateContent>
        <mc:Choice Requires="wpg">
          <w:drawing>
            <wp:anchor distT="0" distB="0" distL="114300" distR="114300" simplePos="0" relativeHeight="251659264" behindDoc="0" locked="0" layoutInCell="1" allowOverlap="1" wp14:anchorId="638869E3" wp14:editId="035326E6">
              <wp:simplePos x="0" y="0"/>
              <wp:positionH relativeFrom="column">
                <wp:posOffset>-326337</wp:posOffset>
              </wp:positionH>
              <wp:positionV relativeFrom="paragraph">
                <wp:posOffset>-635</wp:posOffset>
              </wp:positionV>
              <wp:extent cx="1760855" cy="281305"/>
              <wp:effectExtent l="0" t="0" r="0" b="4445"/>
              <wp:wrapNone/>
              <wp:docPr id="343508826"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65394114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960679300"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211802629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33834901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30533499"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808426677"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32654370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02944265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234890549"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37496534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1844701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48364599"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45840533"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850074243"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50830005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81893501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68818424"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210957863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26963140"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387278679"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427DC30" id="Group 116" o:spid="_x0000_s1026" style="position:absolute;margin-left:-25.7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&#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4E21BDC1" w14:textId="77777777" w:rsidR="009266E8" w:rsidRPr="00B865CB" w:rsidRDefault="009266E8" w:rsidP="00B865CB">
    <w:pPr>
      <w:spacing w:after="0" w:line="259" w:lineRule="auto"/>
      <w:rPr>
        <w:rFonts w:ascii="Times New Roman" w:hAnsi="Times New Roman"/>
        <w:sz w:val="24"/>
        <w:szCs w:val="24"/>
      </w:rPr>
    </w:pPr>
  </w:p>
  <w:tbl>
    <w:tblPr>
      <w:tblStyle w:val="Tabelamrea3"/>
      <w:tblW w:w="87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2704"/>
    </w:tblGrid>
    <w:tr w:rsidR="009266E8" w:rsidRPr="00B865CB" w14:paraId="483E41D5" w14:textId="77777777" w:rsidTr="00D8512B">
      <w:tc>
        <w:tcPr>
          <w:tcW w:w="4389" w:type="dxa"/>
        </w:tcPr>
        <w:p w14:paraId="7F796762" w14:textId="77777777" w:rsidR="009266E8" w:rsidRPr="00B865CB" w:rsidRDefault="009266E8"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SŽ – Infrastruktura, d.o.o.</w:t>
          </w:r>
        </w:p>
      </w:tc>
      <w:tc>
        <w:tcPr>
          <w:tcW w:w="1701" w:type="dxa"/>
        </w:tcPr>
        <w:p w14:paraId="6F80055F" w14:textId="77777777" w:rsidR="009266E8" w:rsidRPr="00B865CB" w:rsidRDefault="009266E8"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1D5B0793" w14:textId="77777777" w:rsidR="009266E8" w:rsidRPr="00B865CB" w:rsidRDefault="009266E8" w:rsidP="00B865CB">
          <w:pPr>
            <w:tabs>
              <w:tab w:val="right" w:pos="4044"/>
            </w:tabs>
            <w:spacing w:afterLines="20" w:after="48" w:line="22" w:lineRule="atLeast"/>
            <w:ind w:left="11" w:hanging="11"/>
            <w:rPr>
              <w:rFonts w:ascii="Arial" w:hAnsi="Arial" w:cs="Arial"/>
              <w:color w:val="A6A6A6"/>
              <w:sz w:val="16"/>
              <w:szCs w:val="16"/>
            </w:rPr>
          </w:pPr>
        </w:p>
      </w:tc>
    </w:tr>
    <w:tr w:rsidR="009266E8" w:rsidRPr="00B865CB" w14:paraId="07FB7478" w14:textId="77777777" w:rsidTr="00D8512B">
      <w:tc>
        <w:tcPr>
          <w:tcW w:w="4389" w:type="dxa"/>
        </w:tcPr>
        <w:p w14:paraId="17706166"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c>
        <w:tcPr>
          <w:tcW w:w="1701" w:type="dxa"/>
        </w:tcPr>
        <w:p w14:paraId="4D553170" w14:textId="77777777" w:rsidR="009266E8" w:rsidRPr="00B865CB" w:rsidRDefault="009266E8"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5856760B"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r>
    <w:tr w:rsidR="009266E8" w:rsidRPr="00B865CB" w14:paraId="4ECB15FF" w14:textId="77777777" w:rsidTr="00D8512B">
      <w:tc>
        <w:tcPr>
          <w:tcW w:w="4389" w:type="dxa"/>
        </w:tcPr>
        <w:p w14:paraId="54AFC55B" w14:textId="77777777" w:rsidR="009266E8" w:rsidRPr="00B865CB" w:rsidRDefault="009266E8" w:rsidP="00B865CB">
          <w:pPr>
            <w:spacing w:afterLines="20" w:after="48" w:line="22" w:lineRule="atLeast"/>
            <w:ind w:left="11" w:hanging="11"/>
            <w:rPr>
              <w:rFonts w:ascii="Arial" w:hAnsi="Arial" w:cs="Arial"/>
              <w:b/>
              <w:bCs/>
              <w:color w:val="A6A6A6"/>
              <w:sz w:val="16"/>
              <w:szCs w:val="16"/>
            </w:rPr>
          </w:pPr>
          <w:r w:rsidRPr="00B865CB">
            <w:rPr>
              <w:rFonts w:ascii="Arial" w:hAnsi="Arial" w:cs="Arial"/>
              <w:b/>
              <w:bCs/>
              <w:color w:val="A6A6A6"/>
              <w:sz w:val="16"/>
              <w:szCs w:val="16"/>
            </w:rPr>
            <w:t>Direktor</w:t>
          </w:r>
        </w:p>
      </w:tc>
      <w:tc>
        <w:tcPr>
          <w:tcW w:w="1701" w:type="dxa"/>
        </w:tcPr>
        <w:p w14:paraId="763322E0"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c>
        <w:tcPr>
          <w:tcW w:w="2704" w:type="dxa"/>
        </w:tcPr>
        <w:p w14:paraId="22CDDE04"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r>
    <w:tr w:rsidR="009266E8" w:rsidRPr="00B865CB" w14:paraId="5E8C1DB1" w14:textId="77777777" w:rsidTr="00D8512B">
      <w:tc>
        <w:tcPr>
          <w:tcW w:w="4389" w:type="dxa"/>
        </w:tcPr>
        <w:p w14:paraId="6017A99B"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c>
        <w:tcPr>
          <w:tcW w:w="1701" w:type="dxa"/>
        </w:tcPr>
        <w:p w14:paraId="06D29493" w14:textId="77777777" w:rsidR="009266E8" w:rsidRPr="00B865CB" w:rsidRDefault="009266E8"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579A8924" w14:textId="77777777" w:rsidR="009266E8" w:rsidRPr="00B865CB" w:rsidRDefault="009266E8" w:rsidP="00B865CB">
          <w:pPr>
            <w:tabs>
              <w:tab w:val="right" w:pos="4044"/>
            </w:tabs>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ab/>
          </w:r>
        </w:p>
      </w:tc>
    </w:tr>
    <w:tr w:rsidR="009266E8" w:rsidRPr="00B865CB" w14:paraId="0938757E" w14:textId="77777777" w:rsidTr="00D8512B">
      <w:tc>
        <w:tcPr>
          <w:tcW w:w="4389" w:type="dxa"/>
        </w:tcPr>
        <w:p w14:paraId="405BF38E" w14:textId="77777777" w:rsidR="009266E8" w:rsidRPr="00B865CB" w:rsidRDefault="009266E8" w:rsidP="00B865CB">
          <w:pPr>
            <w:spacing w:afterLines="20" w:after="48" w:line="22" w:lineRule="atLeast"/>
            <w:rPr>
              <w:rFonts w:ascii="Arial" w:hAnsi="Arial" w:cs="Arial"/>
              <w:color w:val="A6A6A6"/>
              <w:sz w:val="16"/>
              <w:szCs w:val="16"/>
            </w:rPr>
          </w:pPr>
        </w:p>
      </w:tc>
      <w:tc>
        <w:tcPr>
          <w:tcW w:w="1701" w:type="dxa"/>
        </w:tcPr>
        <w:p w14:paraId="229B69C7" w14:textId="77777777" w:rsidR="009266E8" w:rsidRPr="00B865CB" w:rsidRDefault="009266E8" w:rsidP="00B865CB">
          <w:pPr>
            <w:spacing w:afterLines="20" w:after="48" w:line="22" w:lineRule="atLeast"/>
            <w:ind w:left="11" w:hanging="11"/>
            <w:rPr>
              <w:rFonts w:ascii="Arial" w:hAnsi="Arial" w:cs="Arial"/>
              <w:color w:val="A6A6A6"/>
              <w:sz w:val="16"/>
              <w:szCs w:val="16"/>
              <w:shd w:val="clear" w:color="auto" w:fill="FFFFFF"/>
            </w:rPr>
          </w:pPr>
          <w:r w:rsidRPr="00B865CB">
            <w:rPr>
              <w:rFonts w:ascii="Arial" w:hAnsi="Arial" w:cs="Arial"/>
              <w:color w:val="A6A6A6"/>
              <w:sz w:val="16"/>
              <w:szCs w:val="24"/>
            </w:rPr>
            <w:t>Kolodvorska ulica 1</w:t>
          </w:r>
          <w:r w:rsidRPr="00B865CB">
            <w:rPr>
              <w:rFonts w:ascii="Arial" w:hAnsi="Arial" w:cs="Arial"/>
              <w:color w:val="A6A6A6"/>
              <w:sz w:val="16"/>
              <w:szCs w:val="16"/>
            </w:rPr>
            <w:t>1</w:t>
          </w:r>
        </w:p>
      </w:tc>
      <w:tc>
        <w:tcPr>
          <w:tcW w:w="2704" w:type="dxa"/>
        </w:tcPr>
        <w:p w14:paraId="3F35ACF1" w14:textId="77777777" w:rsidR="009266E8" w:rsidRPr="00B865CB" w:rsidRDefault="009266E8" w:rsidP="00B865CB">
          <w:pPr>
            <w:tabs>
              <w:tab w:val="right" w:pos="4044"/>
            </w:tabs>
            <w:spacing w:afterLines="20" w:after="48" w:line="22" w:lineRule="atLeast"/>
            <w:ind w:left="11" w:hanging="11"/>
            <w:rPr>
              <w:rFonts w:ascii="Arial" w:hAnsi="Arial" w:cs="Arial"/>
              <w:color w:val="A6A6A6"/>
              <w:sz w:val="24"/>
              <w:szCs w:val="24"/>
            </w:rPr>
          </w:pPr>
          <w:r w:rsidRPr="00B865CB">
            <w:rPr>
              <w:rFonts w:ascii="Arial" w:hAnsi="Arial" w:cs="Arial"/>
              <w:color w:val="A6A6A6"/>
              <w:sz w:val="16"/>
              <w:szCs w:val="24"/>
            </w:rPr>
            <w:t>T +386 1 29 14 166</w:t>
          </w:r>
        </w:p>
      </w:tc>
    </w:tr>
    <w:tr w:rsidR="009266E8" w:rsidRPr="00B865CB" w14:paraId="15EF4DAC" w14:textId="77777777" w:rsidTr="00D8512B">
      <w:tc>
        <w:tcPr>
          <w:tcW w:w="4389" w:type="dxa"/>
        </w:tcPr>
        <w:p w14:paraId="56001161"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c>
        <w:tcPr>
          <w:tcW w:w="1701" w:type="dxa"/>
        </w:tcPr>
        <w:p w14:paraId="5BA78F54" w14:textId="77777777" w:rsidR="009266E8" w:rsidRPr="00B865CB" w:rsidRDefault="009266E8" w:rsidP="00B865CB">
          <w:pPr>
            <w:spacing w:afterLines="20" w:after="48" w:line="22" w:lineRule="atLeast"/>
            <w:rPr>
              <w:rFonts w:ascii="Arial" w:hAnsi="Arial" w:cs="Arial"/>
              <w:color w:val="A6A6A6"/>
              <w:sz w:val="16"/>
              <w:szCs w:val="16"/>
            </w:rPr>
          </w:pPr>
          <w:r w:rsidRPr="00B865CB">
            <w:rPr>
              <w:rFonts w:ascii="Arial" w:hAnsi="Arial" w:cs="Arial"/>
              <w:color w:val="A6A6A6"/>
              <w:sz w:val="16"/>
              <w:szCs w:val="16"/>
            </w:rPr>
            <w:t>1000 Ljubljana</w:t>
          </w:r>
        </w:p>
      </w:tc>
      <w:tc>
        <w:tcPr>
          <w:tcW w:w="2704" w:type="dxa"/>
        </w:tcPr>
        <w:p w14:paraId="4632623B" w14:textId="77777777" w:rsidR="009266E8" w:rsidRPr="00B865CB" w:rsidRDefault="009266E8"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24"/>
            </w:rPr>
            <w:t>E matjaz.kranjc@slo-zeleznice.si</w:t>
          </w:r>
        </w:p>
      </w:tc>
    </w:tr>
    <w:tr w:rsidR="009266E8" w:rsidRPr="00B865CB" w14:paraId="3FD4D8A8" w14:textId="77777777" w:rsidTr="00D8512B">
      <w:tc>
        <w:tcPr>
          <w:tcW w:w="4389" w:type="dxa"/>
        </w:tcPr>
        <w:p w14:paraId="188389F7" w14:textId="77777777" w:rsidR="009266E8" w:rsidRPr="00B865CB" w:rsidRDefault="009266E8" w:rsidP="00B865CB">
          <w:pPr>
            <w:spacing w:afterLines="20" w:after="48" w:line="22" w:lineRule="atLeast"/>
            <w:ind w:left="11" w:hanging="11"/>
            <w:rPr>
              <w:rFonts w:ascii="Arial" w:hAnsi="Arial" w:cs="Arial"/>
              <w:color w:val="A6A6A6"/>
              <w:sz w:val="16"/>
              <w:szCs w:val="16"/>
            </w:rPr>
          </w:pPr>
        </w:p>
      </w:tc>
      <w:tc>
        <w:tcPr>
          <w:tcW w:w="1701" w:type="dxa"/>
        </w:tcPr>
        <w:p w14:paraId="09509157" w14:textId="77777777" w:rsidR="009266E8" w:rsidRPr="00B865CB" w:rsidRDefault="009266E8"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Slovenija</w:t>
          </w:r>
        </w:p>
      </w:tc>
      <w:tc>
        <w:tcPr>
          <w:tcW w:w="2704" w:type="dxa"/>
        </w:tcPr>
        <w:p w14:paraId="72E46A74" w14:textId="77777777" w:rsidR="009266E8" w:rsidRPr="00B865CB" w:rsidRDefault="009266E8"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24"/>
            </w:rPr>
            <w:t>www.slo-zeleznice.si/sl/infrastruktura</w:t>
          </w:r>
        </w:p>
      </w:tc>
    </w:tr>
    <w:bookmarkEnd w:id="5"/>
  </w:tbl>
  <w:p w14:paraId="18D72949" w14:textId="77777777" w:rsidR="009266E8" w:rsidRDefault="009266E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4FB7249A" w:rsidR="009266E8" w:rsidRDefault="009266E8">
    <w:pPr>
      <w:pStyle w:val="Glava"/>
    </w:pPr>
    <w:r>
      <w:rPr>
        <w:noProof/>
      </w:rPr>
      <w:drawing>
        <wp:inline distT="0" distB="0" distL="0" distR="0" wp14:anchorId="67206B44" wp14:editId="3E39EFF3">
          <wp:extent cx="774065" cy="27432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848107D"/>
    <w:multiLevelType w:val="hybridMultilevel"/>
    <w:tmpl w:val="56DA4826"/>
    <w:lvl w:ilvl="0" w:tplc="0424000B">
      <w:start w:val="1"/>
      <w:numFmt w:val="bullet"/>
      <w:lvlText w:val=""/>
      <w:lvlJc w:val="left"/>
      <w:pPr>
        <w:ind w:left="787" w:hanging="360"/>
      </w:pPr>
      <w:rPr>
        <w:rFonts w:ascii="Wingdings" w:hAnsi="Wingdings"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6"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1"/>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36"/>
  </w:num>
  <w:num w:numId="7">
    <w:abstractNumId w:val="20"/>
  </w:num>
  <w:num w:numId="8">
    <w:abstractNumId w:val="8"/>
  </w:num>
  <w:num w:numId="9">
    <w:abstractNumId w:val="28"/>
  </w:num>
  <w:num w:numId="10">
    <w:abstractNumId w:val="2"/>
  </w:num>
  <w:num w:numId="11">
    <w:abstractNumId w:val="2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6"/>
  </w:num>
  <w:num w:numId="15">
    <w:abstractNumId w:val="35"/>
  </w:num>
  <w:num w:numId="16">
    <w:abstractNumId w:val="10"/>
  </w:num>
  <w:num w:numId="17">
    <w:abstractNumId w:val="26"/>
  </w:num>
  <w:num w:numId="18">
    <w:abstractNumId w:val="6"/>
  </w:num>
  <w:num w:numId="19">
    <w:abstractNumId w:val="7"/>
  </w:num>
  <w:num w:numId="20">
    <w:abstractNumId w:val="13"/>
  </w:num>
  <w:num w:numId="21">
    <w:abstractNumId w:val="3"/>
  </w:num>
  <w:num w:numId="22">
    <w:abstractNumId w:val="14"/>
  </w:num>
  <w:num w:numId="23">
    <w:abstractNumId w:val="23"/>
  </w:num>
  <w:num w:numId="24">
    <w:abstractNumId w:val="39"/>
  </w:num>
  <w:num w:numId="25">
    <w:abstractNumId w:val="19"/>
  </w:num>
  <w:num w:numId="26">
    <w:abstractNumId w:val="22"/>
  </w:num>
  <w:num w:numId="27">
    <w:abstractNumId w:val="25"/>
  </w:num>
  <w:num w:numId="28">
    <w:abstractNumId w:val="21"/>
  </w:num>
  <w:num w:numId="29">
    <w:abstractNumId w:val="11"/>
  </w:num>
  <w:num w:numId="30">
    <w:abstractNumId w:val="15"/>
  </w:num>
  <w:num w:numId="31">
    <w:abstractNumId w:val="29"/>
  </w:num>
  <w:num w:numId="32">
    <w:abstractNumId w:val="17"/>
  </w:num>
  <w:num w:numId="33">
    <w:abstractNumId w:val="9"/>
  </w:num>
  <w:num w:numId="34">
    <w:abstractNumId w:val="27"/>
  </w:num>
  <w:num w:numId="35">
    <w:abstractNumId w:val="33"/>
  </w:num>
  <w:num w:numId="36">
    <w:abstractNumId w:val="34"/>
  </w:num>
  <w:num w:numId="37">
    <w:abstractNumId w:val="18"/>
  </w:num>
  <w:num w:numId="38">
    <w:abstractNumId w:val="1"/>
  </w:num>
  <w:num w:numId="39">
    <w:abstractNumId w:val="38"/>
  </w:num>
  <w:num w:numId="40">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3D9"/>
    <w:rsid w:val="00002A2A"/>
    <w:rsid w:val="00003143"/>
    <w:rsid w:val="000033CD"/>
    <w:rsid w:val="00003DDB"/>
    <w:rsid w:val="00004B23"/>
    <w:rsid w:val="00005DC9"/>
    <w:rsid w:val="00005F4B"/>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CBA"/>
    <w:rsid w:val="000230BE"/>
    <w:rsid w:val="00023136"/>
    <w:rsid w:val="00024394"/>
    <w:rsid w:val="00024B57"/>
    <w:rsid w:val="00025430"/>
    <w:rsid w:val="00025BB0"/>
    <w:rsid w:val="000262D2"/>
    <w:rsid w:val="0002718F"/>
    <w:rsid w:val="00030D70"/>
    <w:rsid w:val="00030E4B"/>
    <w:rsid w:val="00031FC0"/>
    <w:rsid w:val="00032597"/>
    <w:rsid w:val="00032689"/>
    <w:rsid w:val="000344DF"/>
    <w:rsid w:val="0003458C"/>
    <w:rsid w:val="00036DEF"/>
    <w:rsid w:val="000408CC"/>
    <w:rsid w:val="00040A28"/>
    <w:rsid w:val="00040DAC"/>
    <w:rsid w:val="00041B35"/>
    <w:rsid w:val="0004265C"/>
    <w:rsid w:val="000432DF"/>
    <w:rsid w:val="00044927"/>
    <w:rsid w:val="00044BF7"/>
    <w:rsid w:val="0004717C"/>
    <w:rsid w:val="00047CD0"/>
    <w:rsid w:val="0005260F"/>
    <w:rsid w:val="0005285D"/>
    <w:rsid w:val="000534FA"/>
    <w:rsid w:val="0005364C"/>
    <w:rsid w:val="00053B35"/>
    <w:rsid w:val="00055EDF"/>
    <w:rsid w:val="00056DAE"/>
    <w:rsid w:val="00060E2A"/>
    <w:rsid w:val="0006117D"/>
    <w:rsid w:val="00062024"/>
    <w:rsid w:val="00063890"/>
    <w:rsid w:val="0006500B"/>
    <w:rsid w:val="000657C8"/>
    <w:rsid w:val="00065CD3"/>
    <w:rsid w:val="0006745F"/>
    <w:rsid w:val="0007004C"/>
    <w:rsid w:val="00070185"/>
    <w:rsid w:val="00072773"/>
    <w:rsid w:val="000731B5"/>
    <w:rsid w:val="00073F37"/>
    <w:rsid w:val="00074293"/>
    <w:rsid w:val="000747B5"/>
    <w:rsid w:val="000757BF"/>
    <w:rsid w:val="00075E4B"/>
    <w:rsid w:val="00076C34"/>
    <w:rsid w:val="00077BD5"/>
    <w:rsid w:val="00080B9D"/>
    <w:rsid w:val="0008140E"/>
    <w:rsid w:val="00081999"/>
    <w:rsid w:val="00082146"/>
    <w:rsid w:val="00082D11"/>
    <w:rsid w:val="000836CD"/>
    <w:rsid w:val="00084A90"/>
    <w:rsid w:val="00084F4E"/>
    <w:rsid w:val="00085022"/>
    <w:rsid w:val="00086FE5"/>
    <w:rsid w:val="0009127E"/>
    <w:rsid w:val="0009143C"/>
    <w:rsid w:val="000918E8"/>
    <w:rsid w:val="00091B32"/>
    <w:rsid w:val="0009560D"/>
    <w:rsid w:val="00095775"/>
    <w:rsid w:val="0009580D"/>
    <w:rsid w:val="0009609C"/>
    <w:rsid w:val="000965DF"/>
    <w:rsid w:val="00097A70"/>
    <w:rsid w:val="000A01E7"/>
    <w:rsid w:val="000A0915"/>
    <w:rsid w:val="000A0AF1"/>
    <w:rsid w:val="000A18A3"/>
    <w:rsid w:val="000A351D"/>
    <w:rsid w:val="000A375C"/>
    <w:rsid w:val="000A4471"/>
    <w:rsid w:val="000A45B0"/>
    <w:rsid w:val="000A4B6A"/>
    <w:rsid w:val="000A6A46"/>
    <w:rsid w:val="000A71DC"/>
    <w:rsid w:val="000B0326"/>
    <w:rsid w:val="000B309D"/>
    <w:rsid w:val="000B3996"/>
    <w:rsid w:val="000B39B8"/>
    <w:rsid w:val="000B3DE4"/>
    <w:rsid w:val="000B46D5"/>
    <w:rsid w:val="000B55FF"/>
    <w:rsid w:val="000B57A7"/>
    <w:rsid w:val="000B5832"/>
    <w:rsid w:val="000B61A2"/>
    <w:rsid w:val="000B66C4"/>
    <w:rsid w:val="000B6764"/>
    <w:rsid w:val="000B6E5C"/>
    <w:rsid w:val="000B7A9C"/>
    <w:rsid w:val="000C0EB0"/>
    <w:rsid w:val="000C127D"/>
    <w:rsid w:val="000C2BA1"/>
    <w:rsid w:val="000C3BC1"/>
    <w:rsid w:val="000C497C"/>
    <w:rsid w:val="000C517E"/>
    <w:rsid w:val="000C5216"/>
    <w:rsid w:val="000C735E"/>
    <w:rsid w:val="000C799C"/>
    <w:rsid w:val="000D31D6"/>
    <w:rsid w:val="000D3CE3"/>
    <w:rsid w:val="000D71A1"/>
    <w:rsid w:val="000E15D1"/>
    <w:rsid w:val="000E2AF5"/>
    <w:rsid w:val="000E30BB"/>
    <w:rsid w:val="000E31E2"/>
    <w:rsid w:val="000E3648"/>
    <w:rsid w:val="000E37DC"/>
    <w:rsid w:val="000E4FCB"/>
    <w:rsid w:val="000E6819"/>
    <w:rsid w:val="000E71D4"/>
    <w:rsid w:val="000E7710"/>
    <w:rsid w:val="000E7E80"/>
    <w:rsid w:val="000F085B"/>
    <w:rsid w:val="000F112B"/>
    <w:rsid w:val="000F1D1E"/>
    <w:rsid w:val="000F38B1"/>
    <w:rsid w:val="000F403B"/>
    <w:rsid w:val="000F48BD"/>
    <w:rsid w:val="000F5C33"/>
    <w:rsid w:val="000F67EA"/>
    <w:rsid w:val="000F75C6"/>
    <w:rsid w:val="000F785D"/>
    <w:rsid w:val="000F7A2B"/>
    <w:rsid w:val="0010091F"/>
    <w:rsid w:val="00101682"/>
    <w:rsid w:val="00101E51"/>
    <w:rsid w:val="001023D8"/>
    <w:rsid w:val="00103041"/>
    <w:rsid w:val="00103EAE"/>
    <w:rsid w:val="001040A1"/>
    <w:rsid w:val="00104A7A"/>
    <w:rsid w:val="00106103"/>
    <w:rsid w:val="0010611E"/>
    <w:rsid w:val="001063DA"/>
    <w:rsid w:val="00107834"/>
    <w:rsid w:val="00111CBC"/>
    <w:rsid w:val="001123FE"/>
    <w:rsid w:val="00112532"/>
    <w:rsid w:val="00113056"/>
    <w:rsid w:val="001144A5"/>
    <w:rsid w:val="0011549B"/>
    <w:rsid w:val="00115869"/>
    <w:rsid w:val="00115C05"/>
    <w:rsid w:val="00115E90"/>
    <w:rsid w:val="0011613B"/>
    <w:rsid w:val="00117C76"/>
    <w:rsid w:val="00120550"/>
    <w:rsid w:val="00121908"/>
    <w:rsid w:val="00121D64"/>
    <w:rsid w:val="00121E09"/>
    <w:rsid w:val="00124394"/>
    <w:rsid w:val="00126055"/>
    <w:rsid w:val="00126FA0"/>
    <w:rsid w:val="00127073"/>
    <w:rsid w:val="00127577"/>
    <w:rsid w:val="001302CD"/>
    <w:rsid w:val="001307D0"/>
    <w:rsid w:val="00130962"/>
    <w:rsid w:val="001317DD"/>
    <w:rsid w:val="00131C04"/>
    <w:rsid w:val="00131CF2"/>
    <w:rsid w:val="00133076"/>
    <w:rsid w:val="00133C60"/>
    <w:rsid w:val="001348B0"/>
    <w:rsid w:val="00134CD2"/>
    <w:rsid w:val="00134FF0"/>
    <w:rsid w:val="001355ED"/>
    <w:rsid w:val="00137290"/>
    <w:rsid w:val="0013732F"/>
    <w:rsid w:val="0013777B"/>
    <w:rsid w:val="00137E0A"/>
    <w:rsid w:val="00140271"/>
    <w:rsid w:val="001404B1"/>
    <w:rsid w:val="00142B7E"/>
    <w:rsid w:val="00142EA9"/>
    <w:rsid w:val="001436A1"/>
    <w:rsid w:val="00143F17"/>
    <w:rsid w:val="00144838"/>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F36"/>
    <w:rsid w:val="00165154"/>
    <w:rsid w:val="00166B3B"/>
    <w:rsid w:val="00167721"/>
    <w:rsid w:val="00167B2A"/>
    <w:rsid w:val="001701D9"/>
    <w:rsid w:val="001704BD"/>
    <w:rsid w:val="001709A6"/>
    <w:rsid w:val="001716C5"/>
    <w:rsid w:val="001732E2"/>
    <w:rsid w:val="001735F9"/>
    <w:rsid w:val="00173776"/>
    <w:rsid w:val="001738A3"/>
    <w:rsid w:val="00173F70"/>
    <w:rsid w:val="0017436F"/>
    <w:rsid w:val="00174D87"/>
    <w:rsid w:val="00175A3C"/>
    <w:rsid w:val="00176010"/>
    <w:rsid w:val="001763D1"/>
    <w:rsid w:val="001776CC"/>
    <w:rsid w:val="00177C53"/>
    <w:rsid w:val="00180601"/>
    <w:rsid w:val="001813DE"/>
    <w:rsid w:val="00181B35"/>
    <w:rsid w:val="00182226"/>
    <w:rsid w:val="00182BED"/>
    <w:rsid w:val="0018465B"/>
    <w:rsid w:val="00184841"/>
    <w:rsid w:val="00185CAA"/>
    <w:rsid w:val="0018695F"/>
    <w:rsid w:val="0018717F"/>
    <w:rsid w:val="00190867"/>
    <w:rsid w:val="00190BB1"/>
    <w:rsid w:val="001938EC"/>
    <w:rsid w:val="00194C58"/>
    <w:rsid w:val="00194FC0"/>
    <w:rsid w:val="00195A49"/>
    <w:rsid w:val="00195B86"/>
    <w:rsid w:val="00196512"/>
    <w:rsid w:val="00196589"/>
    <w:rsid w:val="0019695B"/>
    <w:rsid w:val="00196AB9"/>
    <w:rsid w:val="001A17A3"/>
    <w:rsid w:val="001A407F"/>
    <w:rsid w:val="001A4C3F"/>
    <w:rsid w:val="001A632F"/>
    <w:rsid w:val="001A6646"/>
    <w:rsid w:val="001A775C"/>
    <w:rsid w:val="001B0726"/>
    <w:rsid w:val="001B2713"/>
    <w:rsid w:val="001B54A6"/>
    <w:rsid w:val="001B586F"/>
    <w:rsid w:val="001B6746"/>
    <w:rsid w:val="001B6B52"/>
    <w:rsid w:val="001C14FA"/>
    <w:rsid w:val="001C16FA"/>
    <w:rsid w:val="001C17C8"/>
    <w:rsid w:val="001C245D"/>
    <w:rsid w:val="001C2D10"/>
    <w:rsid w:val="001C2FCD"/>
    <w:rsid w:val="001C4095"/>
    <w:rsid w:val="001C465D"/>
    <w:rsid w:val="001C5AE3"/>
    <w:rsid w:val="001C6056"/>
    <w:rsid w:val="001C611C"/>
    <w:rsid w:val="001C671C"/>
    <w:rsid w:val="001C7AC2"/>
    <w:rsid w:val="001D2A1B"/>
    <w:rsid w:val="001D43F6"/>
    <w:rsid w:val="001D46BA"/>
    <w:rsid w:val="001D5244"/>
    <w:rsid w:val="001D5E35"/>
    <w:rsid w:val="001D63B1"/>
    <w:rsid w:val="001D6A27"/>
    <w:rsid w:val="001D6CB7"/>
    <w:rsid w:val="001E0395"/>
    <w:rsid w:val="001E0D69"/>
    <w:rsid w:val="001E19A2"/>
    <w:rsid w:val="001E1E6B"/>
    <w:rsid w:val="001E1E80"/>
    <w:rsid w:val="001E2A47"/>
    <w:rsid w:val="001E2BBD"/>
    <w:rsid w:val="001E2EA1"/>
    <w:rsid w:val="001E33E8"/>
    <w:rsid w:val="001E3C34"/>
    <w:rsid w:val="001E46C0"/>
    <w:rsid w:val="001E580D"/>
    <w:rsid w:val="001E5B9E"/>
    <w:rsid w:val="001E685C"/>
    <w:rsid w:val="001E6E50"/>
    <w:rsid w:val="001E7C43"/>
    <w:rsid w:val="001E7FA7"/>
    <w:rsid w:val="001F0C07"/>
    <w:rsid w:val="001F18E5"/>
    <w:rsid w:val="001F22A5"/>
    <w:rsid w:val="001F2C54"/>
    <w:rsid w:val="001F460E"/>
    <w:rsid w:val="001F5543"/>
    <w:rsid w:val="001F5643"/>
    <w:rsid w:val="001F5C2E"/>
    <w:rsid w:val="001F614F"/>
    <w:rsid w:val="001F677B"/>
    <w:rsid w:val="001F6F87"/>
    <w:rsid w:val="001F7229"/>
    <w:rsid w:val="002016D3"/>
    <w:rsid w:val="00202DB7"/>
    <w:rsid w:val="00203401"/>
    <w:rsid w:val="00204185"/>
    <w:rsid w:val="00204955"/>
    <w:rsid w:val="00204CD4"/>
    <w:rsid w:val="0020527A"/>
    <w:rsid w:val="002054AA"/>
    <w:rsid w:val="00207957"/>
    <w:rsid w:val="00207F9B"/>
    <w:rsid w:val="002103F1"/>
    <w:rsid w:val="00211752"/>
    <w:rsid w:val="002126E6"/>
    <w:rsid w:val="002128F1"/>
    <w:rsid w:val="00213A94"/>
    <w:rsid w:val="00214AFC"/>
    <w:rsid w:val="00216168"/>
    <w:rsid w:val="00217437"/>
    <w:rsid w:val="00217E26"/>
    <w:rsid w:val="0022016A"/>
    <w:rsid w:val="002204C1"/>
    <w:rsid w:val="002218E1"/>
    <w:rsid w:val="00222282"/>
    <w:rsid w:val="002230DE"/>
    <w:rsid w:val="0022398C"/>
    <w:rsid w:val="002239B6"/>
    <w:rsid w:val="00224601"/>
    <w:rsid w:val="0022522F"/>
    <w:rsid w:val="00226DE9"/>
    <w:rsid w:val="00226F89"/>
    <w:rsid w:val="0022784C"/>
    <w:rsid w:val="00230100"/>
    <w:rsid w:val="002308DC"/>
    <w:rsid w:val="00231C21"/>
    <w:rsid w:val="00232323"/>
    <w:rsid w:val="00232ABB"/>
    <w:rsid w:val="00232CB5"/>
    <w:rsid w:val="0023306B"/>
    <w:rsid w:val="0023309E"/>
    <w:rsid w:val="0023352C"/>
    <w:rsid w:val="00233690"/>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11EC"/>
    <w:rsid w:val="0025212F"/>
    <w:rsid w:val="002537E9"/>
    <w:rsid w:val="002541F8"/>
    <w:rsid w:val="002551BA"/>
    <w:rsid w:val="0025547E"/>
    <w:rsid w:val="00255517"/>
    <w:rsid w:val="00256BBC"/>
    <w:rsid w:val="00257D79"/>
    <w:rsid w:val="00260A74"/>
    <w:rsid w:val="002618B2"/>
    <w:rsid w:val="00261DF2"/>
    <w:rsid w:val="0026289B"/>
    <w:rsid w:val="00263686"/>
    <w:rsid w:val="002639F8"/>
    <w:rsid w:val="00263F7A"/>
    <w:rsid w:val="002642A9"/>
    <w:rsid w:val="00264A90"/>
    <w:rsid w:val="002654D1"/>
    <w:rsid w:val="002703D0"/>
    <w:rsid w:val="00270A35"/>
    <w:rsid w:val="00270E5B"/>
    <w:rsid w:val="002711F2"/>
    <w:rsid w:val="00271222"/>
    <w:rsid w:val="00271981"/>
    <w:rsid w:val="00271C87"/>
    <w:rsid w:val="002725BA"/>
    <w:rsid w:val="002725CC"/>
    <w:rsid w:val="00274551"/>
    <w:rsid w:val="002746FA"/>
    <w:rsid w:val="00274FC5"/>
    <w:rsid w:val="0027505C"/>
    <w:rsid w:val="00275BAB"/>
    <w:rsid w:val="002769E8"/>
    <w:rsid w:val="00276CCD"/>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561"/>
    <w:rsid w:val="00292C22"/>
    <w:rsid w:val="00292D53"/>
    <w:rsid w:val="00294F52"/>
    <w:rsid w:val="002958FE"/>
    <w:rsid w:val="002960C0"/>
    <w:rsid w:val="00296A23"/>
    <w:rsid w:val="002A0071"/>
    <w:rsid w:val="002A10C4"/>
    <w:rsid w:val="002A188E"/>
    <w:rsid w:val="002A192A"/>
    <w:rsid w:val="002A1B47"/>
    <w:rsid w:val="002A267D"/>
    <w:rsid w:val="002A268A"/>
    <w:rsid w:val="002A26FF"/>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30A"/>
    <w:rsid w:val="002C254E"/>
    <w:rsid w:val="002C3B19"/>
    <w:rsid w:val="002C427C"/>
    <w:rsid w:val="002C5389"/>
    <w:rsid w:val="002C54D5"/>
    <w:rsid w:val="002C5B23"/>
    <w:rsid w:val="002C6785"/>
    <w:rsid w:val="002D00F4"/>
    <w:rsid w:val="002D04F8"/>
    <w:rsid w:val="002D0AEC"/>
    <w:rsid w:val="002D0F6A"/>
    <w:rsid w:val="002D143C"/>
    <w:rsid w:val="002D1A26"/>
    <w:rsid w:val="002D2331"/>
    <w:rsid w:val="002D486A"/>
    <w:rsid w:val="002D4BE5"/>
    <w:rsid w:val="002D4F2D"/>
    <w:rsid w:val="002D5895"/>
    <w:rsid w:val="002D6CB5"/>
    <w:rsid w:val="002D71CE"/>
    <w:rsid w:val="002D7718"/>
    <w:rsid w:val="002E0887"/>
    <w:rsid w:val="002E11DC"/>
    <w:rsid w:val="002E1771"/>
    <w:rsid w:val="002E1ED2"/>
    <w:rsid w:val="002E272E"/>
    <w:rsid w:val="002E383E"/>
    <w:rsid w:val="002E4433"/>
    <w:rsid w:val="002E4D32"/>
    <w:rsid w:val="002E4ECA"/>
    <w:rsid w:val="002E5A79"/>
    <w:rsid w:val="002E5FA4"/>
    <w:rsid w:val="002E670C"/>
    <w:rsid w:val="002E76C6"/>
    <w:rsid w:val="002E7726"/>
    <w:rsid w:val="002F0115"/>
    <w:rsid w:val="002F282B"/>
    <w:rsid w:val="002F3D91"/>
    <w:rsid w:val="002F5592"/>
    <w:rsid w:val="002F64E2"/>
    <w:rsid w:val="002F7658"/>
    <w:rsid w:val="002F7F47"/>
    <w:rsid w:val="002F7F9C"/>
    <w:rsid w:val="00300276"/>
    <w:rsid w:val="0030028A"/>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8B1"/>
    <w:rsid w:val="00305A9F"/>
    <w:rsid w:val="00306937"/>
    <w:rsid w:val="00306F8B"/>
    <w:rsid w:val="0030758B"/>
    <w:rsid w:val="00307EBF"/>
    <w:rsid w:val="00307F19"/>
    <w:rsid w:val="00307F37"/>
    <w:rsid w:val="0031080A"/>
    <w:rsid w:val="00311152"/>
    <w:rsid w:val="00311484"/>
    <w:rsid w:val="00311640"/>
    <w:rsid w:val="00311699"/>
    <w:rsid w:val="003140C6"/>
    <w:rsid w:val="003146A7"/>
    <w:rsid w:val="00317355"/>
    <w:rsid w:val="003174CC"/>
    <w:rsid w:val="003174E0"/>
    <w:rsid w:val="00320AE5"/>
    <w:rsid w:val="00320DFC"/>
    <w:rsid w:val="00321E8F"/>
    <w:rsid w:val="003220BA"/>
    <w:rsid w:val="003221EE"/>
    <w:rsid w:val="003225C0"/>
    <w:rsid w:val="0032399A"/>
    <w:rsid w:val="00323DE4"/>
    <w:rsid w:val="00324671"/>
    <w:rsid w:val="00324A15"/>
    <w:rsid w:val="00325296"/>
    <w:rsid w:val="003269CD"/>
    <w:rsid w:val="003276B8"/>
    <w:rsid w:val="00327FD1"/>
    <w:rsid w:val="0033039E"/>
    <w:rsid w:val="00330E60"/>
    <w:rsid w:val="00331187"/>
    <w:rsid w:val="00331297"/>
    <w:rsid w:val="00332D1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2440"/>
    <w:rsid w:val="0036452E"/>
    <w:rsid w:val="00364663"/>
    <w:rsid w:val="003649EC"/>
    <w:rsid w:val="00364B70"/>
    <w:rsid w:val="003657F6"/>
    <w:rsid w:val="00366820"/>
    <w:rsid w:val="00366B65"/>
    <w:rsid w:val="00367287"/>
    <w:rsid w:val="003678D8"/>
    <w:rsid w:val="0037030A"/>
    <w:rsid w:val="003715DA"/>
    <w:rsid w:val="003743CB"/>
    <w:rsid w:val="00374BB6"/>
    <w:rsid w:val="00374E65"/>
    <w:rsid w:val="00376417"/>
    <w:rsid w:val="003807D9"/>
    <w:rsid w:val="00380810"/>
    <w:rsid w:val="00380A46"/>
    <w:rsid w:val="00381371"/>
    <w:rsid w:val="00381B6C"/>
    <w:rsid w:val="003824DD"/>
    <w:rsid w:val="0038476E"/>
    <w:rsid w:val="00384883"/>
    <w:rsid w:val="00384B61"/>
    <w:rsid w:val="00386AC0"/>
    <w:rsid w:val="003909C0"/>
    <w:rsid w:val="00391422"/>
    <w:rsid w:val="0039380B"/>
    <w:rsid w:val="00393BED"/>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6C49"/>
    <w:rsid w:val="003A7386"/>
    <w:rsid w:val="003A76C5"/>
    <w:rsid w:val="003A77BA"/>
    <w:rsid w:val="003B0D9F"/>
    <w:rsid w:val="003B0F86"/>
    <w:rsid w:val="003B30BF"/>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94A"/>
    <w:rsid w:val="003C3DFC"/>
    <w:rsid w:val="003C4E31"/>
    <w:rsid w:val="003C5CB2"/>
    <w:rsid w:val="003C6325"/>
    <w:rsid w:val="003C7E10"/>
    <w:rsid w:val="003D09CD"/>
    <w:rsid w:val="003D1F76"/>
    <w:rsid w:val="003D4258"/>
    <w:rsid w:val="003D45C4"/>
    <w:rsid w:val="003D588D"/>
    <w:rsid w:val="003D5D55"/>
    <w:rsid w:val="003D5DE5"/>
    <w:rsid w:val="003D6F8D"/>
    <w:rsid w:val="003E0088"/>
    <w:rsid w:val="003E0688"/>
    <w:rsid w:val="003E0C42"/>
    <w:rsid w:val="003E28E7"/>
    <w:rsid w:val="003E28F8"/>
    <w:rsid w:val="003E2C47"/>
    <w:rsid w:val="003E2D14"/>
    <w:rsid w:val="003E4C7B"/>
    <w:rsid w:val="003E595B"/>
    <w:rsid w:val="003E6C84"/>
    <w:rsid w:val="003E7F05"/>
    <w:rsid w:val="003F03D3"/>
    <w:rsid w:val="003F10B6"/>
    <w:rsid w:val="003F1318"/>
    <w:rsid w:val="003F1B97"/>
    <w:rsid w:val="003F1CF2"/>
    <w:rsid w:val="003F21A4"/>
    <w:rsid w:val="003F325E"/>
    <w:rsid w:val="003F3D5A"/>
    <w:rsid w:val="003F3FD8"/>
    <w:rsid w:val="003F4FDA"/>
    <w:rsid w:val="003F67EB"/>
    <w:rsid w:val="003F74CC"/>
    <w:rsid w:val="003F75C0"/>
    <w:rsid w:val="003F7905"/>
    <w:rsid w:val="003F7D4F"/>
    <w:rsid w:val="003F7D75"/>
    <w:rsid w:val="004007C8"/>
    <w:rsid w:val="00400A3C"/>
    <w:rsid w:val="0040166A"/>
    <w:rsid w:val="004025DD"/>
    <w:rsid w:val="00402652"/>
    <w:rsid w:val="00403100"/>
    <w:rsid w:val="00404BBD"/>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3E2A"/>
    <w:rsid w:val="0042464F"/>
    <w:rsid w:val="0042485E"/>
    <w:rsid w:val="00425A6E"/>
    <w:rsid w:val="004263E1"/>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43"/>
    <w:rsid w:val="004477D6"/>
    <w:rsid w:val="00447DD4"/>
    <w:rsid w:val="00447F0C"/>
    <w:rsid w:val="00450A55"/>
    <w:rsid w:val="00450FAE"/>
    <w:rsid w:val="0045238D"/>
    <w:rsid w:val="00454C6C"/>
    <w:rsid w:val="004553DB"/>
    <w:rsid w:val="00455590"/>
    <w:rsid w:val="00455CB9"/>
    <w:rsid w:val="00455F3B"/>
    <w:rsid w:val="004574D9"/>
    <w:rsid w:val="00457A79"/>
    <w:rsid w:val="00460C72"/>
    <w:rsid w:val="00461BE4"/>
    <w:rsid w:val="004625DB"/>
    <w:rsid w:val="00462D76"/>
    <w:rsid w:val="00462DBA"/>
    <w:rsid w:val="00463B59"/>
    <w:rsid w:val="004648A5"/>
    <w:rsid w:val="00464FD3"/>
    <w:rsid w:val="00465A68"/>
    <w:rsid w:val="00465F04"/>
    <w:rsid w:val="00466241"/>
    <w:rsid w:val="00466E60"/>
    <w:rsid w:val="00470593"/>
    <w:rsid w:val="0047069D"/>
    <w:rsid w:val="0047094F"/>
    <w:rsid w:val="00470CB5"/>
    <w:rsid w:val="00471764"/>
    <w:rsid w:val="0047215B"/>
    <w:rsid w:val="00473C84"/>
    <w:rsid w:val="00473D2E"/>
    <w:rsid w:val="00473D83"/>
    <w:rsid w:val="00473E0E"/>
    <w:rsid w:val="00474641"/>
    <w:rsid w:val="00476BD3"/>
    <w:rsid w:val="004770F2"/>
    <w:rsid w:val="00477B39"/>
    <w:rsid w:val="004804DD"/>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9732C"/>
    <w:rsid w:val="004A06D9"/>
    <w:rsid w:val="004A0BCD"/>
    <w:rsid w:val="004A0E1E"/>
    <w:rsid w:val="004A20B9"/>
    <w:rsid w:val="004A33C4"/>
    <w:rsid w:val="004A4003"/>
    <w:rsid w:val="004A47A4"/>
    <w:rsid w:val="004A5A9E"/>
    <w:rsid w:val="004A5DF9"/>
    <w:rsid w:val="004A62FF"/>
    <w:rsid w:val="004A751C"/>
    <w:rsid w:val="004A7E58"/>
    <w:rsid w:val="004B0F04"/>
    <w:rsid w:val="004B11A1"/>
    <w:rsid w:val="004B191E"/>
    <w:rsid w:val="004B21D8"/>
    <w:rsid w:val="004B2683"/>
    <w:rsid w:val="004B275B"/>
    <w:rsid w:val="004B2ABD"/>
    <w:rsid w:val="004B2DD4"/>
    <w:rsid w:val="004B302F"/>
    <w:rsid w:val="004B3A95"/>
    <w:rsid w:val="004B4980"/>
    <w:rsid w:val="004B4C26"/>
    <w:rsid w:val="004B4DB1"/>
    <w:rsid w:val="004B50B9"/>
    <w:rsid w:val="004B5BF5"/>
    <w:rsid w:val="004B6EB3"/>
    <w:rsid w:val="004B7682"/>
    <w:rsid w:val="004B7F76"/>
    <w:rsid w:val="004C02DE"/>
    <w:rsid w:val="004C062D"/>
    <w:rsid w:val="004C135D"/>
    <w:rsid w:val="004C16EA"/>
    <w:rsid w:val="004C33C4"/>
    <w:rsid w:val="004C6013"/>
    <w:rsid w:val="004C646F"/>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118C"/>
    <w:rsid w:val="004E2746"/>
    <w:rsid w:val="004E2A34"/>
    <w:rsid w:val="004E2B1F"/>
    <w:rsid w:val="004E53FE"/>
    <w:rsid w:val="004E65FD"/>
    <w:rsid w:val="004E7926"/>
    <w:rsid w:val="004F093D"/>
    <w:rsid w:val="004F0BEA"/>
    <w:rsid w:val="004F2540"/>
    <w:rsid w:val="004F283B"/>
    <w:rsid w:val="004F47F0"/>
    <w:rsid w:val="004F54B2"/>
    <w:rsid w:val="004F5F6A"/>
    <w:rsid w:val="004F62A8"/>
    <w:rsid w:val="004F65E9"/>
    <w:rsid w:val="004F69EA"/>
    <w:rsid w:val="00500070"/>
    <w:rsid w:val="00500879"/>
    <w:rsid w:val="0050248B"/>
    <w:rsid w:val="005027BF"/>
    <w:rsid w:val="0050388A"/>
    <w:rsid w:val="00503DCF"/>
    <w:rsid w:val="00505019"/>
    <w:rsid w:val="005051B7"/>
    <w:rsid w:val="00505FB5"/>
    <w:rsid w:val="00506C96"/>
    <w:rsid w:val="005108BA"/>
    <w:rsid w:val="005118C4"/>
    <w:rsid w:val="00511EFA"/>
    <w:rsid w:val="005120D9"/>
    <w:rsid w:val="00513CFA"/>
    <w:rsid w:val="00514234"/>
    <w:rsid w:val="00514699"/>
    <w:rsid w:val="005150E9"/>
    <w:rsid w:val="0051531A"/>
    <w:rsid w:val="00515FE4"/>
    <w:rsid w:val="005160AA"/>
    <w:rsid w:val="005162D1"/>
    <w:rsid w:val="00517742"/>
    <w:rsid w:val="005178B0"/>
    <w:rsid w:val="00517E19"/>
    <w:rsid w:val="0052001B"/>
    <w:rsid w:val="00521BE2"/>
    <w:rsid w:val="005226CD"/>
    <w:rsid w:val="0052361B"/>
    <w:rsid w:val="00523CE7"/>
    <w:rsid w:val="0052421F"/>
    <w:rsid w:val="005248D3"/>
    <w:rsid w:val="00524D2B"/>
    <w:rsid w:val="005264A0"/>
    <w:rsid w:val="00527002"/>
    <w:rsid w:val="00527FA8"/>
    <w:rsid w:val="005303DF"/>
    <w:rsid w:val="00530552"/>
    <w:rsid w:val="0053094B"/>
    <w:rsid w:val="005312FE"/>
    <w:rsid w:val="00531C0A"/>
    <w:rsid w:val="00533A03"/>
    <w:rsid w:val="00535149"/>
    <w:rsid w:val="00535390"/>
    <w:rsid w:val="00535DB7"/>
    <w:rsid w:val="00536EF9"/>
    <w:rsid w:val="00540071"/>
    <w:rsid w:val="005418FF"/>
    <w:rsid w:val="00541B54"/>
    <w:rsid w:val="005424F9"/>
    <w:rsid w:val="00543EC8"/>
    <w:rsid w:val="0054437B"/>
    <w:rsid w:val="005445E4"/>
    <w:rsid w:val="0054475D"/>
    <w:rsid w:val="00544E43"/>
    <w:rsid w:val="005454DD"/>
    <w:rsid w:val="00547709"/>
    <w:rsid w:val="00547A76"/>
    <w:rsid w:val="005502AA"/>
    <w:rsid w:val="005502B6"/>
    <w:rsid w:val="00550A28"/>
    <w:rsid w:val="00551D58"/>
    <w:rsid w:val="00551F50"/>
    <w:rsid w:val="00552416"/>
    <w:rsid w:val="00552466"/>
    <w:rsid w:val="00552763"/>
    <w:rsid w:val="005531CE"/>
    <w:rsid w:val="00553C3B"/>
    <w:rsid w:val="00553CD3"/>
    <w:rsid w:val="00555641"/>
    <w:rsid w:val="005563DD"/>
    <w:rsid w:val="005569AD"/>
    <w:rsid w:val="00556B7D"/>
    <w:rsid w:val="00556FFE"/>
    <w:rsid w:val="005571B4"/>
    <w:rsid w:val="005602FB"/>
    <w:rsid w:val="00562109"/>
    <w:rsid w:val="00563469"/>
    <w:rsid w:val="0056375F"/>
    <w:rsid w:val="005648D6"/>
    <w:rsid w:val="00566723"/>
    <w:rsid w:val="00566B76"/>
    <w:rsid w:val="00567EC4"/>
    <w:rsid w:val="005705D6"/>
    <w:rsid w:val="0057090B"/>
    <w:rsid w:val="00570CFD"/>
    <w:rsid w:val="00570D28"/>
    <w:rsid w:val="0057173B"/>
    <w:rsid w:val="00572C84"/>
    <w:rsid w:val="00573929"/>
    <w:rsid w:val="005739BE"/>
    <w:rsid w:val="00573B9B"/>
    <w:rsid w:val="00574216"/>
    <w:rsid w:val="00574292"/>
    <w:rsid w:val="00574440"/>
    <w:rsid w:val="00575042"/>
    <w:rsid w:val="005754EA"/>
    <w:rsid w:val="005756E5"/>
    <w:rsid w:val="00575F1C"/>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037"/>
    <w:rsid w:val="005972FE"/>
    <w:rsid w:val="0059738A"/>
    <w:rsid w:val="005A1B68"/>
    <w:rsid w:val="005A2325"/>
    <w:rsid w:val="005A2900"/>
    <w:rsid w:val="005A2D08"/>
    <w:rsid w:val="005A2E54"/>
    <w:rsid w:val="005A370E"/>
    <w:rsid w:val="005A4097"/>
    <w:rsid w:val="005A4210"/>
    <w:rsid w:val="005A4F72"/>
    <w:rsid w:val="005A55CD"/>
    <w:rsid w:val="005A5D0C"/>
    <w:rsid w:val="005A653F"/>
    <w:rsid w:val="005A6B45"/>
    <w:rsid w:val="005A7BCA"/>
    <w:rsid w:val="005A7E98"/>
    <w:rsid w:val="005B116C"/>
    <w:rsid w:val="005B205C"/>
    <w:rsid w:val="005B2CE2"/>
    <w:rsid w:val="005B3D9F"/>
    <w:rsid w:val="005B48AD"/>
    <w:rsid w:val="005B5006"/>
    <w:rsid w:val="005B5AF7"/>
    <w:rsid w:val="005B723C"/>
    <w:rsid w:val="005B725E"/>
    <w:rsid w:val="005C09D0"/>
    <w:rsid w:val="005C2049"/>
    <w:rsid w:val="005C3D8B"/>
    <w:rsid w:val="005C473F"/>
    <w:rsid w:val="005C6C81"/>
    <w:rsid w:val="005C7C74"/>
    <w:rsid w:val="005C7C77"/>
    <w:rsid w:val="005D0986"/>
    <w:rsid w:val="005D506F"/>
    <w:rsid w:val="005D6560"/>
    <w:rsid w:val="005D6A6B"/>
    <w:rsid w:val="005D6E8B"/>
    <w:rsid w:val="005D72B4"/>
    <w:rsid w:val="005D7B9C"/>
    <w:rsid w:val="005E12E5"/>
    <w:rsid w:val="005E1A4C"/>
    <w:rsid w:val="005E26A6"/>
    <w:rsid w:val="005E369B"/>
    <w:rsid w:val="005E414A"/>
    <w:rsid w:val="005E419B"/>
    <w:rsid w:val="005E63DB"/>
    <w:rsid w:val="005F23AC"/>
    <w:rsid w:val="005F3BE0"/>
    <w:rsid w:val="005F5476"/>
    <w:rsid w:val="005F67AF"/>
    <w:rsid w:val="00600182"/>
    <w:rsid w:val="00600C7A"/>
    <w:rsid w:val="006019C9"/>
    <w:rsid w:val="0060219D"/>
    <w:rsid w:val="00602DD1"/>
    <w:rsid w:val="00602DF3"/>
    <w:rsid w:val="006030B7"/>
    <w:rsid w:val="00603377"/>
    <w:rsid w:val="00603C9C"/>
    <w:rsid w:val="00603FA4"/>
    <w:rsid w:val="00604871"/>
    <w:rsid w:val="00604F20"/>
    <w:rsid w:val="0060610E"/>
    <w:rsid w:val="0060705B"/>
    <w:rsid w:val="00607A8C"/>
    <w:rsid w:val="00610BC8"/>
    <w:rsid w:val="00610FC2"/>
    <w:rsid w:val="00611B8E"/>
    <w:rsid w:val="0061235D"/>
    <w:rsid w:val="00612426"/>
    <w:rsid w:val="00612607"/>
    <w:rsid w:val="00613085"/>
    <w:rsid w:val="00621618"/>
    <w:rsid w:val="00621E4E"/>
    <w:rsid w:val="006222B9"/>
    <w:rsid w:val="0062254B"/>
    <w:rsid w:val="00622990"/>
    <w:rsid w:val="00622A32"/>
    <w:rsid w:val="00622AD8"/>
    <w:rsid w:val="0062585C"/>
    <w:rsid w:val="006265C8"/>
    <w:rsid w:val="00627C41"/>
    <w:rsid w:val="00627DAE"/>
    <w:rsid w:val="00627EA0"/>
    <w:rsid w:val="00630F2E"/>
    <w:rsid w:val="00632373"/>
    <w:rsid w:val="006324A3"/>
    <w:rsid w:val="00633A19"/>
    <w:rsid w:val="006351D5"/>
    <w:rsid w:val="00635B68"/>
    <w:rsid w:val="00635BA0"/>
    <w:rsid w:val="006369DF"/>
    <w:rsid w:val="006374E6"/>
    <w:rsid w:val="00637868"/>
    <w:rsid w:val="00640930"/>
    <w:rsid w:val="00641BCB"/>
    <w:rsid w:val="00641DC2"/>
    <w:rsid w:val="00642C65"/>
    <w:rsid w:val="00643603"/>
    <w:rsid w:val="00644589"/>
    <w:rsid w:val="00645226"/>
    <w:rsid w:val="0064766F"/>
    <w:rsid w:val="00651075"/>
    <w:rsid w:val="006519DD"/>
    <w:rsid w:val="00651D5E"/>
    <w:rsid w:val="00652BB7"/>
    <w:rsid w:val="006536D3"/>
    <w:rsid w:val="00653A86"/>
    <w:rsid w:val="00656669"/>
    <w:rsid w:val="00656908"/>
    <w:rsid w:val="006602DC"/>
    <w:rsid w:val="006608D6"/>
    <w:rsid w:val="00661BB2"/>
    <w:rsid w:val="00664D9E"/>
    <w:rsid w:val="0066606D"/>
    <w:rsid w:val="00666119"/>
    <w:rsid w:val="00667D6A"/>
    <w:rsid w:val="00671776"/>
    <w:rsid w:val="00671830"/>
    <w:rsid w:val="00671D56"/>
    <w:rsid w:val="0067213B"/>
    <w:rsid w:val="0067253D"/>
    <w:rsid w:val="0067293D"/>
    <w:rsid w:val="006729BF"/>
    <w:rsid w:val="0067420D"/>
    <w:rsid w:val="00675CC5"/>
    <w:rsid w:val="00675EDD"/>
    <w:rsid w:val="00676317"/>
    <w:rsid w:val="00676455"/>
    <w:rsid w:val="00680108"/>
    <w:rsid w:val="00680874"/>
    <w:rsid w:val="00680AB0"/>
    <w:rsid w:val="00680E53"/>
    <w:rsid w:val="00682452"/>
    <w:rsid w:val="006826BD"/>
    <w:rsid w:val="00682C9B"/>
    <w:rsid w:val="0068358D"/>
    <w:rsid w:val="006847DA"/>
    <w:rsid w:val="00685D8B"/>
    <w:rsid w:val="00686318"/>
    <w:rsid w:val="00687D60"/>
    <w:rsid w:val="00690906"/>
    <w:rsid w:val="006913DC"/>
    <w:rsid w:val="0069206E"/>
    <w:rsid w:val="00693D0C"/>
    <w:rsid w:val="00693F8D"/>
    <w:rsid w:val="0069406C"/>
    <w:rsid w:val="00694C52"/>
    <w:rsid w:val="00695322"/>
    <w:rsid w:val="00695CFD"/>
    <w:rsid w:val="006967EB"/>
    <w:rsid w:val="00696A4A"/>
    <w:rsid w:val="00696CCF"/>
    <w:rsid w:val="00697955"/>
    <w:rsid w:val="00697A98"/>
    <w:rsid w:val="006A03B8"/>
    <w:rsid w:val="006A0821"/>
    <w:rsid w:val="006A0AD6"/>
    <w:rsid w:val="006A37C1"/>
    <w:rsid w:val="006A3CEC"/>
    <w:rsid w:val="006A3D15"/>
    <w:rsid w:val="006A448A"/>
    <w:rsid w:val="006A5C24"/>
    <w:rsid w:val="006A5F93"/>
    <w:rsid w:val="006A696D"/>
    <w:rsid w:val="006B0E0B"/>
    <w:rsid w:val="006B11AE"/>
    <w:rsid w:val="006B1B9C"/>
    <w:rsid w:val="006B371A"/>
    <w:rsid w:val="006B4958"/>
    <w:rsid w:val="006B4E37"/>
    <w:rsid w:val="006B66EA"/>
    <w:rsid w:val="006C0665"/>
    <w:rsid w:val="006C3528"/>
    <w:rsid w:val="006C40F1"/>
    <w:rsid w:val="006C463B"/>
    <w:rsid w:val="006C6316"/>
    <w:rsid w:val="006C7622"/>
    <w:rsid w:val="006C7970"/>
    <w:rsid w:val="006D06AC"/>
    <w:rsid w:val="006D226F"/>
    <w:rsid w:val="006D30D1"/>
    <w:rsid w:val="006D4DA4"/>
    <w:rsid w:val="006D551F"/>
    <w:rsid w:val="006D57B3"/>
    <w:rsid w:val="006D5CEC"/>
    <w:rsid w:val="006D61B1"/>
    <w:rsid w:val="006D6665"/>
    <w:rsid w:val="006D78DB"/>
    <w:rsid w:val="006D7BA3"/>
    <w:rsid w:val="006D7EF2"/>
    <w:rsid w:val="006E0A4C"/>
    <w:rsid w:val="006E22CC"/>
    <w:rsid w:val="006E469C"/>
    <w:rsid w:val="006E4F24"/>
    <w:rsid w:val="006E5285"/>
    <w:rsid w:val="006E5BC8"/>
    <w:rsid w:val="006E739F"/>
    <w:rsid w:val="006E77B7"/>
    <w:rsid w:val="006F11BA"/>
    <w:rsid w:val="006F1535"/>
    <w:rsid w:val="006F1776"/>
    <w:rsid w:val="006F1BAB"/>
    <w:rsid w:val="006F2205"/>
    <w:rsid w:val="006F2414"/>
    <w:rsid w:val="006F273A"/>
    <w:rsid w:val="006F31C0"/>
    <w:rsid w:val="006F36E6"/>
    <w:rsid w:val="006F37B4"/>
    <w:rsid w:val="006F4219"/>
    <w:rsid w:val="006F4B82"/>
    <w:rsid w:val="006F7768"/>
    <w:rsid w:val="006F7C6E"/>
    <w:rsid w:val="006F7F52"/>
    <w:rsid w:val="00701198"/>
    <w:rsid w:val="007011D3"/>
    <w:rsid w:val="00702581"/>
    <w:rsid w:val="007031B0"/>
    <w:rsid w:val="00703CA2"/>
    <w:rsid w:val="00705915"/>
    <w:rsid w:val="00705D8D"/>
    <w:rsid w:val="007062F9"/>
    <w:rsid w:val="00706D08"/>
    <w:rsid w:val="00711F74"/>
    <w:rsid w:val="00711F7E"/>
    <w:rsid w:val="0071261A"/>
    <w:rsid w:val="00712EE5"/>
    <w:rsid w:val="00712F4D"/>
    <w:rsid w:val="00713BBC"/>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31307"/>
    <w:rsid w:val="00731A5A"/>
    <w:rsid w:val="00731DE2"/>
    <w:rsid w:val="00732650"/>
    <w:rsid w:val="0073283A"/>
    <w:rsid w:val="00733D08"/>
    <w:rsid w:val="0073561A"/>
    <w:rsid w:val="00735CEB"/>
    <w:rsid w:val="00740382"/>
    <w:rsid w:val="00740C34"/>
    <w:rsid w:val="00741A02"/>
    <w:rsid w:val="00741AFD"/>
    <w:rsid w:val="00743440"/>
    <w:rsid w:val="0074556C"/>
    <w:rsid w:val="00746223"/>
    <w:rsid w:val="007470BA"/>
    <w:rsid w:val="00747221"/>
    <w:rsid w:val="0074755C"/>
    <w:rsid w:val="007511EA"/>
    <w:rsid w:val="00751240"/>
    <w:rsid w:val="00751D98"/>
    <w:rsid w:val="00752F55"/>
    <w:rsid w:val="007538B3"/>
    <w:rsid w:val="007549DC"/>
    <w:rsid w:val="007558BE"/>
    <w:rsid w:val="007569BE"/>
    <w:rsid w:val="00757F4F"/>
    <w:rsid w:val="00760255"/>
    <w:rsid w:val="00760460"/>
    <w:rsid w:val="00760AE9"/>
    <w:rsid w:val="00761E3C"/>
    <w:rsid w:val="00762FB4"/>
    <w:rsid w:val="007631F3"/>
    <w:rsid w:val="00763CA2"/>
    <w:rsid w:val="007641AC"/>
    <w:rsid w:val="007648C9"/>
    <w:rsid w:val="007649B7"/>
    <w:rsid w:val="00764CE0"/>
    <w:rsid w:val="00765DEE"/>
    <w:rsid w:val="007669EF"/>
    <w:rsid w:val="007678EC"/>
    <w:rsid w:val="00770430"/>
    <w:rsid w:val="007712DB"/>
    <w:rsid w:val="00771795"/>
    <w:rsid w:val="007728B6"/>
    <w:rsid w:val="00772977"/>
    <w:rsid w:val="00773664"/>
    <w:rsid w:val="007738A6"/>
    <w:rsid w:val="00773E43"/>
    <w:rsid w:val="00774290"/>
    <w:rsid w:val="0077559D"/>
    <w:rsid w:val="00775656"/>
    <w:rsid w:val="00775CA9"/>
    <w:rsid w:val="00775E6B"/>
    <w:rsid w:val="00776735"/>
    <w:rsid w:val="0077789D"/>
    <w:rsid w:val="00777B9C"/>
    <w:rsid w:val="00780052"/>
    <w:rsid w:val="00780959"/>
    <w:rsid w:val="00784563"/>
    <w:rsid w:val="00784F8E"/>
    <w:rsid w:val="0078518E"/>
    <w:rsid w:val="0078529E"/>
    <w:rsid w:val="007852BB"/>
    <w:rsid w:val="00785CCD"/>
    <w:rsid w:val="00786041"/>
    <w:rsid w:val="00786A64"/>
    <w:rsid w:val="007870F7"/>
    <w:rsid w:val="00790B58"/>
    <w:rsid w:val="00791B2F"/>
    <w:rsid w:val="00792283"/>
    <w:rsid w:val="007924EF"/>
    <w:rsid w:val="0079352D"/>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5CED"/>
    <w:rsid w:val="007A679B"/>
    <w:rsid w:val="007A7567"/>
    <w:rsid w:val="007B06B9"/>
    <w:rsid w:val="007B1A40"/>
    <w:rsid w:val="007B23A7"/>
    <w:rsid w:val="007B27FF"/>
    <w:rsid w:val="007B4664"/>
    <w:rsid w:val="007B5A9B"/>
    <w:rsid w:val="007B5FE3"/>
    <w:rsid w:val="007C0288"/>
    <w:rsid w:val="007C0558"/>
    <w:rsid w:val="007C1154"/>
    <w:rsid w:val="007C1BF9"/>
    <w:rsid w:val="007C1D08"/>
    <w:rsid w:val="007C258E"/>
    <w:rsid w:val="007C54A2"/>
    <w:rsid w:val="007C63EB"/>
    <w:rsid w:val="007C731E"/>
    <w:rsid w:val="007C7FEC"/>
    <w:rsid w:val="007D02DD"/>
    <w:rsid w:val="007D0A19"/>
    <w:rsid w:val="007D0BB6"/>
    <w:rsid w:val="007D1FB1"/>
    <w:rsid w:val="007D20DF"/>
    <w:rsid w:val="007D27D7"/>
    <w:rsid w:val="007D2828"/>
    <w:rsid w:val="007D2850"/>
    <w:rsid w:val="007D36D0"/>
    <w:rsid w:val="007D4433"/>
    <w:rsid w:val="007D4B7E"/>
    <w:rsid w:val="007D593D"/>
    <w:rsid w:val="007D5B3E"/>
    <w:rsid w:val="007D5C3F"/>
    <w:rsid w:val="007D690C"/>
    <w:rsid w:val="007D7D0D"/>
    <w:rsid w:val="007E1A2E"/>
    <w:rsid w:val="007E244A"/>
    <w:rsid w:val="007E2770"/>
    <w:rsid w:val="007E36EE"/>
    <w:rsid w:val="007E3A30"/>
    <w:rsid w:val="007E4F97"/>
    <w:rsid w:val="007E5004"/>
    <w:rsid w:val="007E50E3"/>
    <w:rsid w:val="007E5B23"/>
    <w:rsid w:val="007F00EE"/>
    <w:rsid w:val="007F07E9"/>
    <w:rsid w:val="007F12B4"/>
    <w:rsid w:val="007F138F"/>
    <w:rsid w:val="007F19FA"/>
    <w:rsid w:val="007F1EDA"/>
    <w:rsid w:val="007F2E78"/>
    <w:rsid w:val="007F51D3"/>
    <w:rsid w:val="007F5698"/>
    <w:rsid w:val="007F5F50"/>
    <w:rsid w:val="007F626C"/>
    <w:rsid w:val="007F6624"/>
    <w:rsid w:val="007F74C8"/>
    <w:rsid w:val="007F7AD6"/>
    <w:rsid w:val="007F7B8A"/>
    <w:rsid w:val="007F7BD0"/>
    <w:rsid w:val="00800634"/>
    <w:rsid w:val="008006CF"/>
    <w:rsid w:val="00800B1A"/>
    <w:rsid w:val="008014DE"/>
    <w:rsid w:val="0080269A"/>
    <w:rsid w:val="00803308"/>
    <w:rsid w:val="00804498"/>
    <w:rsid w:val="00806A76"/>
    <w:rsid w:val="0080727F"/>
    <w:rsid w:val="0080731C"/>
    <w:rsid w:val="008079D9"/>
    <w:rsid w:val="00807CD3"/>
    <w:rsid w:val="00810A13"/>
    <w:rsid w:val="008111A0"/>
    <w:rsid w:val="0081138E"/>
    <w:rsid w:val="008113B2"/>
    <w:rsid w:val="00811B48"/>
    <w:rsid w:val="00812C91"/>
    <w:rsid w:val="0081520F"/>
    <w:rsid w:val="008174EC"/>
    <w:rsid w:val="00817611"/>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0DF9"/>
    <w:rsid w:val="008313EC"/>
    <w:rsid w:val="00831D98"/>
    <w:rsid w:val="00833F02"/>
    <w:rsid w:val="008352AD"/>
    <w:rsid w:val="0083574E"/>
    <w:rsid w:val="00835863"/>
    <w:rsid w:val="00837182"/>
    <w:rsid w:val="00837AE6"/>
    <w:rsid w:val="00841339"/>
    <w:rsid w:val="00841A82"/>
    <w:rsid w:val="00842957"/>
    <w:rsid w:val="00842DF3"/>
    <w:rsid w:val="00842F03"/>
    <w:rsid w:val="00842FF4"/>
    <w:rsid w:val="008439AB"/>
    <w:rsid w:val="00843A0A"/>
    <w:rsid w:val="0084481D"/>
    <w:rsid w:val="00846452"/>
    <w:rsid w:val="008472C1"/>
    <w:rsid w:val="00847570"/>
    <w:rsid w:val="00847896"/>
    <w:rsid w:val="0085022F"/>
    <w:rsid w:val="00850B72"/>
    <w:rsid w:val="008522B5"/>
    <w:rsid w:val="00852B82"/>
    <w:rsid w:val="00852C07"/>
    <w:rsid w:val="008533ED"/>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2F6B"/>
    <w:rsid w:val="00863794"/>
    <w:rsid w:val="00863DA8"/>
    <w:rsid w:val="00865852"/>
    <w:rsid w:val="008658E0"/>
    <w:rsid w:val="00867C4C"/>
    <w:rsid w:val="00871B2D"/>
    <w:rsid w:val="0087271D"/>
    <w:rsid w:val="00873D14"/>
    <w:rsid w:val="008745A9"/>
    <w:rsid w:val="008752A8"/>
    <w:rsid w:val="00877060"/>
    <w:rsid w:val="00877FDF"/>
    <w:rsid w:val="00880348"/>
    <w:rsid w:val="008809C3"/>
    <w:rsid w:val="00880C56"/>
    <w:rsid w:val="008810AE"/>
    <w:rsid w:val="008811B4"/>
    <w:rsid w:val="00881C9E"/>
    <w:rsid w:val="00881D2F"/>
    <w:rsid w:val="008832CB"/>
    <w:rsid w:val="00883C95"/>
    <w:rsid w:val="00885574"/>
    <w:rsid w:val="0088573B"/>
    <w:rsid w:val="00885D4E"/>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95858"/>
    <w:rsid w:val="008A1381"/>
    <w:rsid w:val="008A1714"/>
    <w:rsid w:val="008A1F9B"/>
    <w:rsid w:val="008A24EB"/>
    <w:rsid w:val="008A3CF3"/>
    <w:rsid w:val="008A69E9"/>
    <w:rsid w:val="008A7357"/>
    <w:rsid w:val="008B00DC"/>
    <w:rsid w:val="008B1594"/>
    <w:rsid w:val="008B1833"/>
    <w:rsid w:val="008B3190"/>
    <w:rsid w:val="008B6487"/>
    <w:rsid w:val="008B69B1"/>
    <w:rsid w:val="008C037A"/>
    <w:rsid w:val="008C0918"/>
    <w:rsid w:val="008C09F2"/>
    <w:rsid w:val="008C0ED9"/>
    <w:rsid w:val="008C1D57"/>
    <w:rsid w:val="008C2C9E"/>
    <w:rsid w:val="008C308B"/>
    <w:rsid w:val="008C30CC"/>
    <w:rsid w:val="008C40AE"/>
    <w:rsid w:val="008C559C"/>
    <w:rsid w:val="008C56DE"/>
    <w:rsid w:val="008C6BAD"/>
    <w:rsid w:val="008C7509"/>
    <w:rsid w:val="008C7C46"/>
    <w:rsid w:val="008D0587"/>
    <w:rsid w:val="008D0ED2"/>
    <w:rsid w:val="008D26CE"/>
    <w:rsid w:val="008D3AF7"/>
    <w:rsid w:val="008D3BBE"/>
    <w:rsid w:val="008D3CA9"/>
    <w:rsid w:val="008D4102"/>
    <w:rsid w:val="008D432E"/>
    <w:rsid w:val="008D49DE"/>
    <w:rsid w:val="008D5338"/>
    <w:rsid w:val="008D5414"/>
    <w:rsid w:val="008D602F"/>
    <w:rsid w:val="008D6941"/>
    <w:rsid w:val="008D770F"/>
    <w:rsid w:val="008D7BAD"/>
    <w:rsid w:val="008E12D9"/>
    <w:rsid w:val="008E280A"/>
    <w:rsid w:val="008E2FB6"/>
    <w:rsid w:val="008E3F72"/>
    <w:rsid w:val="008E4ECC"/>
    <w:rsid w:val="008E50AB"/>
    <w:rsid w:val="008E6206"/>
    <w:rsid w:val="008E6EF7"/>
    <w:rsid w:val="008E7A38"/>
    <w:rsid w:val="008F07DD"/>
    <w:rsid w:val="008F0B78"/>
    <w:rsid w:val="008F0BEE"/>
    <w:rsid w:val="008F0D01"/>
    <w:rsid w:val="008F1708"/>
    <w:rsid w:val="008F1AFB"/>
    <w:rsid w:val="008F2479"/>
    <w:rsid w:val="008F300A"/>
    <w:rsid w:val="008F353B"/>
    <w:rsid w:val="008F4128"/>
    <w:rsid w:val="008F447A"/>
    <w:rsid w:val="008F4655"/>
    <w:rsid w:val="008F4DE0"/>
    <w:rsid w:val="008F6AF9"/>
    <w:rsid w:val="008F6BFB"/>
    <w:rsid w:val="008F73B1"/>
    <w:rsid w:val="008F797B"/>
    <w:rsid w:val="00900E5C"/>
    <w:rsid w:val="0090111B"/>
    <w:rsid w:val="00901AE4"/>
    <w:rsid w:val="00905C53"/>
    <w:rsid w:val="00905C64"/>
    <w:rsid w:val="0090636C"/>
    <w:rsid w:val="00910512"/>
    <w:rsid w:val="00910832"/>
    <w:rsid w:val="0091238F"/>
    <w:rsid w:val="009139AC"/>
    <w:rsid w:val="00913B00"/>
    <w:rsid w:val="00914037"/>
    <w:rsid w:val="00914039"/>
    <w:rsid w:val="009142D8"/>
    <w:rsid w:val="00915A0D"/>
    <w:rsid w:val="00915C86"/>
    <w:rsid w:val="00915F03"/>
    <w:rsid w:val="00915F6E"/>
    <w:rsid w:val="00916C98"/>
    <w:rsid w:val="0091711A"/>
    <w:rsid w:val="00920FC0"/>
    <w:rsid w:val="00921A40"/>
    <w:rsid w:val="00923CF0"/>
    <w:rsid w:val="00924FC3"/>
    <w:rsid w:val="009266E8"/>
    <w:rsid w:val="00926C98"/>
    <w:rsid w:val="0092794F"/>
    <w:rsid w:val="00930121"/>
    <w:rsid w:val="0093092E"/>
    <w:rsid w:val="00930A20"/>
    <w:rsid w:val="00930D5E"/>
    <w:rsid w:val="00930D73"/>
    <w:rsid w:val="00931949"/>
    <w:rsid w:val="0093212D"/>
    <w:rsid w:val="00932E63"/>
    <w:rsid w:val="00932E98"/>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5F1E"/>
    <w:rsid w:val="0094615F"/>
    <w:rsid w:val="00946BF0"/>
    <w:rsid w:val="0095047D"/>
    <w:rsid w:val="009511A6"/>
    <w:rsid w:val="009518BF"/>
    <w:rsid w:val="00951A3C"/>
    <w:rsid w:val="0095321F"/>
    <w:rsid w:val="009547E3"/>
    <w:rsid w:val="00954F0B"/>
    <w:rsid w:val="009559B9"/>
    <w:rsid w:val="00955BF9"/>
    <w:rsid w:val="009560F1"/>
    <w:rsid w:val="0095713A"/>
    <w:rsid w:val="0095736E"/>
    <w:rsid w:val="00957CA5"/>
    <w:rsid w:val="00957CAA"/>
    <w:rsid w:val="0096151E"/>
    <w:rsid w:val="00962259"/>
    <w:rsid w:val="00962CB3"/>
    <w:rsid w:val="00962EF1"/>
    <w:rsid w:val="00964427"/>
    <w:rsid w:val="00964F88"/>
    <w:rsid w:val="00966ADB"/>
    <w:rsid w:val="0096710C"/>
    <w:rsid w:val="009671DB"/>
    <w:rsid w:val="009679CC"/>
    <w:rsid w:val="00970E41"/>
    <w:rsid w:val="009713C1"/>
    <w:rsid w:val="009719FF"/>
    <w:rsid w:val="009728F6"/>
    <w:rsid w:val="00973856"/>
    <w:rsid w:val="0097391D"/>
    <w:rsid w:val="00974AB6"/>
    <w:rsid w:val="00975CD3"/>
    <w:rsid w:val="00975E5C"/>
    <w:rsid w:val="0097694F"/>
    <w:rsid w:val="00976BF7"/>
    <w:rsid w:val="00980550"/>
    <w:rsid w:val="0098141E"/>
    <w:rsid w:val="00981E3E"/>
    <w:rsid w:val="00982606"/>
    <w:rsid w:val="0098260F"/>
    <w:rsid w:val="009829C8"/>
    <w:rsid w:val="009829EC"/>
    <w:rsid w:val="00982F0D"/>
    <w:rsid w:val="00983936"/>
    <w:rsid w:val="00983EF2"/>
    <w:rsid w:val="00983F03"/>
    <w:rsid w:val="009846A5"/>
    <w:rsid w:val="00984EA7"/>
    <w:rsid w:val="0098686E"/>
    <w:rsid w:val="00986DF2"/>
    <w:rsid w:val="009873C4"/>
    <w:rsid w:val="00987568"/>
    <w:rsid w:val="009902C8"/>
    <w:rsid w:val="00990C82"/>
    <w:rsid w:val="009910D1"/>
    <w:rsid w:val="0099264D"/>
    <w:rsid w:val="00994391"/>
    <w:rsid w:val="0099485C"/>
    <w:rsid w:val="00994AFF"/>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B7"/>
    <w:rsid w:val="009B0AC1"/>
    <w:rsid w:val="009B3DC2"/>
    <w:rsid w:val="009B3F0C"/>
    <w:rsid w:val="009B5239"/>
    <w:rsid w:val="009B6070"/>
    <w:rsid w:val="009C25B4"/>
    <w:rsid w:val="009C2A40"/>
    <w:rsid w:val="009C2F2B"/>
    <w:rsid w:val="009C5751"/>
    <w:rsid w:val="009C5A9D"/>
    <w:rsid w:val="009C5AF3"/>
    <w:rsid w:val="009C62C8"/>
    <w:rsid w:val="009C6475"/>
    <w:rsid w:val="009C673C"/>
    <w:rsid w:val="009D0FBC"/>
    <w:rsid w:val="009D1DBC"/>
    <w:rsid w:val="009D2477"/>
    <w:rsid w:val="009D27D4"/>
    <w:rsid w:val="009D299F"/>
    <w:rsid w:val="009D3C74"/>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4CC"/>
    <w:rsid w:val="009E6EE5"/>
    <w:rsid w:val="009F0A2F"/>
    <w:rsid w:val="009F0E50"/>
    <w:rsid w:val="009F0E7C"/>
    <w:rsid w:val="009F15BB"/>
    <w:rsid w:val="009F1761"/>
    <w:rsid w:val="009F1778"/>
    <w:rsid w:val="009F30A0"/>
    <w:rsid w:val="009F3E67"/>
    <w:rsid w:val="009F3F4A"/>
    <w:rsid w:val="009F4C61"/>
    <w:rsid w:val="009F4D56"/>
    <w:rsid w:val="009F6803"/>
    <w:rsid w:val="009F7071"/>
    <w:rsid w:val="009F7368"/>
    <w:rsid w:val="009F7D2C"/>
    <w:rsid w:val="009F7DC5"/>
    <w:rsid w:val="00A03909"/>
    <w:rsid w:val="00A03BB3"/>
    <w:rsid w:val="00A03C01"/>
    <w:rsid w:val="00A03E33"/>
    <w:rsid w:val="00A0447A"/>
    <w:rsid w:val="00A0456C"/>
    <w:rsid w:val="00A05497"/>
    <w:rsid w:val="00A0705F"/>
    <w:rsid w:val="00A07746"/>
    <w:rsid w:val="00A111B5"/>
    <w:rsid w:val="00A112EA"/>
    <w:rsid w:val="00A1195E"/>
    <w:rsid w:val="00A11F91"/>
    <w:rsid w:val="00A1200B"/>
    <w:rsid w:val="00A12527"/>
    <w:rsid w:val="00A12A68"/>
    <w:rsid w:val="00A12E53"/>
    <w:rsid w:val="00A13129"/>
    <w:rsid w:val="00A13804"/>
    <w:rsid w:val="00A142E0"/>
    <w:rsid w:val="00A15887"/>
    <w:rsid w:val="00A166E7"/>
    <w:rsid w:val="00A16934"/>
    <w:rsid w:val="00A16C5C"/>
    <w:rsid w:val="00A1750C"/>
    <w:rsid w:val="00A20167"/>
    <w:rsid w:val="00A21809"/>
    <w:rsid w:val="00A21FF1"/>
    <w:rsid w:val="00A22D91"/>
    <w:rsid w:val="00A22E17"/>
    <w:rsid w:val="00A259B8"/>
    <w:rsid w:val="00A25B89"/>
    <w:rsid w:val="00A26645"/>
    <w:rsid w:val="00A266AC"/>
    <w:rsid w:val="00A26F8E"/>
    <w:rsid w:val="00A2719C"/>
    <w:rsid w:val="00A274A1"/>
    <w:rsid w:val="00A27705"/>
    <w:rsid w:val="00A277B1"/>
    <w:rsid w:val="00A32FFD"/>
    <w:rsid w:val="00A34796"/>
    <w:rsid w:val="00A34848"/>
    <w:rsid w:val="00A34874"/>
    <w:rsid w:val="00A34894"/>
    <w:rsid w:val="00A35B6B"/>
    <w:rsid w:val="00A363EE"/>
    <w:rsid w:val="00A3713D"/>
    <w:rsid w:val="00A376B1"/>
    <w:rsid w:val="00A42EC9"/>
    <w:rsid w:val="00A437A5"/>
    <w:rsid w:val="00A43BAF"/>
    <w:rsid w:val="00A43BBA"/>
    <w:rsid w:val="00A43F65"/>
    <w:rsid w:val="00A44DF8"/>
    <w:rsid w:val="00A46413"/>
    <w:rsid w:val="00A47415"/>
    <w:rsid w:val="00A47D2E"/>
    <w:rsid w:val="00A50486"/>
    <w:rsid w:val="00A50586"/>
    <w:rsid w:val="00A506B5"/>
    <w:rsid w:val="00A51262"/>
    <w:rsid w:val="00A51353"/>
    <w:rsid w:val="00A513D8"/>
    <w:rsid w:val="00A51C4E"/>
    <w:rsid w:val="00A53241"/>
    <w:rsid w:val="00A54A97"/>
    <w:rsid w:val="00A54F21"/>
    <w:rsid w:val="00A55576"/>
    <w:rsid w:val="00A55A23"/>
    <w:rsid w:val="00A5615F"/>
    <w:rsid w:val="00A56FEB"/>
    <w:rsid w:val="00A5707C"/>
    <w:rsid w:val="00A5726F"/>
    <w:rsid w:val="00A572A0"/>
    <w:rsid w:val="00A57772"/>
    <w:rsid w:val="00A60465"/>
    <w:rsid w:val="00A61CC8"/>
    <w:rsid w:val="00A62B95"/>
    <w:rsid w:val="00A6358D"/>
    <w:rsid w:val="00A635E3"/>
    <w:rsid w:val="00A64930"/>
    <w:rsid w:val="00A657FC"/>
    <w:rsid w:val="00A66860"/>
    <w:rsid w:val="00A6699B"/>
    <w:rsid w:val="00A66A8F"/>
    <w:rsid w:val="00A671DD"/>
    <w:rsid w:val="00A672D2"/>
    <w:rsid w:val="00A7001D"/>
    <w:rsid w:val="00A72066"/>
    <w:rsid w:val="00A7254C"/>
    <w:rsid w:val="00A73D3F"/>
    <w:rsid w:val="00A73F46"/>
    <w:rsid w:val="00A74C60"/>
    <w:rsid w:val="00A7590A"/>
    <w:rsid w:val="00A76AC2"/>
    <w:rsid w:val="00A76E7D"/>
    <w:rsid w:val="00A7736D"/>
    <w:rsid w:val="00A80444"/>
    <w:rsid w:val="00A80829"/>
    <w:rsid w:val="00A81160"/>
    <w:rsid w:val="00A82909"/>
    <w:rsid w:val="00A82C07"/>
    <w:rsid w:val="00A82D55"/>
    <w:rsid w:val="00A83B05"/>
    <w:rsid w:val="00A85203"/>
    <w:rsid w:val="00A8613F"/>
    <w:rsid w:val="00A86664"/>
    <w:rsid w:val="00A86B28"/>
    <w:rsid w:val="00A9081C"/>
    <w:rsid w:val="00A9087A"/>
    <w:rsid w:val="00A91109"/>
    <w:rsid w:val="00A91F31"/>
    <w:rsid w:val="00A92272"/>
    <w:rsid w:val="00A92579"/>
    <w:rsid w:val="00A9287E"/>
    <w:rsid w:val="00A92E83"/>
    <w:rsid w:val="00A93D1B"/>
    <w:rsid w:val="00A9795A"/>
    <w:rsid w:val="00AA0310"/>
    <w:rsid w:val="00AA1059"/>
    <w:rsid w:val="00AA1198"/>
    <w:rsid w:val="00AA18D5"/>
    <w:rsid w:val="00AA1B8B"/>
    <w:rsid w:val="00AA1C63"/>
    <w:rsid w:val="00AA2144"/>
    <w:rsid w:val="00AA27D2"/>
    <w:rsid w:val="00AA2F12"/>
    <w:rsid w:val="00AA3764"/>
    <w:rsid w:val="00AA49FD"/>
    <w:rsid w:val="00AA51E0"/>
    <w:rsid w:val="00AA5B20"/>
    <w:rsid w:val="00AB0771"/>
    <w:rsid w:val="00AB1A6A"/>
    <w:rsid w:val="00AB28DF"/>
    <w:rsid w:val="00AB34EE"/>
    <w:rsid w:val="00AB3DFB"/>
    <w:rsid w:val="00AB47F7"/>
    <w:rsid w:val="00AB539A"/>
    <w:rsid w:val="00AB65A8"/>
    <w:rsid w:val="00AB664D"/>
    <w:rsid w:val="00AB6A80"/>
    <w:rsid w:val="00AB6B2D"/>
    <w:rsid w:val="00AB6C05"/>
    <w:rsid w:val="00AB6FBA"/>
    <w:rsid w:val="00AC18EC"/>
    <w:rsid w:val="00AC1FA0"/>
    <w:rsid w:val="00AC2DA0"/>
    <w:rsid w:val="00AC3930"/>
    <w:rsid w:val="00AC3D3C"/>
    <w:rsid w:val="00AC462A"/>
    <w:rsid w:val="00AC4F0D"/>
    <w:rsid w:val="00AC5212"/>
    <w:rsid w:val="00AC52EB"/>
    <w:rsid w:val="00AC559E"/>
    <w:rsid w:val="00AC5C50"/>
    <w:rsid w:val="00AC60DF"/>
    <w:rsid w:val="00AC7568"/>
    <w:rsid w:val="00AD0874"/>
    <w:rsid w:val="00AD0961"/>
    <w:rsid w:val="00AD09E6"/>
    <w:rsid w:val="00AD11D6"/>
    <w:rsid w:val="00AD1AA2"/>
    <w:rsid w:val="00AD1D73"/>
    <w:rsid w:val="00AD1E32"/>
    <w:rsid w:val="00AD36C5"/>
    <w:rsid w:val="00AD632A"/>
    <w:rsid w:val="00AD6760"/>
    <w:rsid w:val="00AD7200"/>
    <w:rsid w:val="00AD7B83"/>
    <w:rsid w:val="00AE0058"/>
    <w:rsid w:val="00AE082E"/>
    <w:rsid w:val="00AE165D"/>
    <w:rsid w:val="00AE168B"/>
    <w:rsid w:val="00AE1D3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58F"/>
    <w:rsid w:val="00B009D4"/>
    <w:rsid w:val="00B018EC"/>
    <w:rsid w:val="00B01B81"/>
    <w:rsid w:val="00B020B5"/>
    <w:rsid w:val="00B02517"/>
    <w:rsid w:val="00B02C5C"/>
    <w:rsid w:val="00B034C7"/>
    <w:rsid w:val="00B03796"/>
    <w:rsid w:val="00B03EE9"/>
    <w:rsid w:val="00B047EA"/>
    <w:rsid w:val="00B04BF7"/>
    <w:rsid w:val="00B05210"/>
    <w:rsid w:val="00B056B8"/>
    <w:rsid w:val="00B061C8"/>
    <w:rsid w:val="00B061D9"/>
    <w:rsid w:val="00B07EC2"/>
    <w:rsid w:val="00B11441"/>
    <w:rsid w:val="00B11846"/>
    <w:rsid w:val="00B12E91"/>
    <w:rsid w:val="00B13FF2"/>
    <w:rsid w:val="00B1440A"/>
    <w:rsid w:val="00B15672"/>
    <w:rsid w:val="00B15777"/>
    <w:rsid w:val="00B1602C"/>
    <w:rsid w:val="00B174F2"/>
    <w:rsid w:val="00B203E5"/>
    <w:rsid w:val="00B21E2B"/>
    <w:rsid w:val="00B22C17"/>
    <w:rsid w:val="00B23D5A"/>
    <w:rsid w:val="00B25237"/>
    <w:rsid w:val="00B2653E"/>
    <w:rsid w:val="00B27224"/>
    <w:rsid w:val="00B27B0F"/>
    <w:rsid w:val="00B302CE"/>
    <w:rsid w:val="00B3095A"/>
    <w:rsid w:val="00B31420"/>
    <w:rsid w:val="00B31831"/>
    <w:rsid w:val="00B32565"/>
    <w:rsid w:val="00B32A00"/>
    <w:rsid w:val="00B3391A"/>
    <w:rsid w:val="00B35004"/>
    <w:rsid w:val="00B36AA2"/>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1A28"/>
    <w:rsid w:val="00B51BF7"/>
    <w:rsid w:val="00B52717"/>
    <w:rsid w:val="00B53367"/>
    <w:rsid w:val="00B53FFC"/>
    <w:rsid w:val="00B54B61"/>
    <w:rsid w:val="00B55B72"/>
    <w:rsid w:val="00B5661F"/>
    <w:rsid w:val="00B5778B"/>
    <w:rsid w:val="00B60019"/>
    <w:rsid w:val="00B60613"/>
    <w:rsid w:val="00B60DD3"/>
    <w:rsid w:val="00B60ED8"/>
    <w:rsid w:val="00B62938"/>
    <w:rsid w:val="00B63915"/>
    <w:rsid w:val="00B641D3"/>
    <w:rsid w:val="00B642C9"/>
    <w:rsid w:val="00B666C5"/>
    <w:rsid w:val="00B672C5"/>
    <w:rsid w:val="00B70A01"/>
    <w:rsid w:val="00B715B6"/>
    <w:rsid w:val="00B71FA8"/>
    <w:rsid w:val="00B7323D"/>
    <w:rsid w:val="00B73351"/>
    <w:rsid w:val="00B73891"/>
    <w:rsid w:val="00B73D71"/>
    <w:rsid w:val="00B740A7"/>
    <w:rsid w:val="00B74433"/>
    <w:rsid w:val="00B748E5"/>
    <w:rsid w:val="00B750AC"/>
    <w:rsid w:val="00B75369"/>
    <w:rsid w:val="00B75EEA"/>
    <w:rsid w:val="00B76E4D"/>
    <w:rsid w:val="00B80181"/>
    <w:rsid w:val="00B811F0"/>
    <w:rsid w:val="00B82058"/>
    <w:rsid w:val="00B8280A"/>
    <w:rsid w:val="00B83396"/>
    <w:rsid w:val="00B84009"/>
    <w:rsid w:val="00B84E03"/>
    <w:rsid w:val="00B84E76"/>
    <w:rsid w:val="00B84EF4"/>
    <w:rsid w:val="00B85034"/>
    <w:rsid w:val="00B85CC8"/>
    <w:rsid w:val="00B85F3C"/>
    <w:rsid w:val="00B86190"/>
    <w:rsid w:val="00B86353"/>
    <w:rsid w:val="00B865CB"/>
    <w:rsid w:val="00B871BB"/>
    <w:rsid w:val="00B87A5D"/>
    <w:rsid w:val="00B90974"/>
    <w:rsid w:val="00B90DFD"/>
    <w:rsid w:val="00B9143B"/>
    <w:rsid w:val="00B931C0"/>
    <w:rsid w:val="00B95508"/>
    <w:rsid w:val="00B957BE"/>
    <w:rsid w:val="00B95DDD"/>
    <w:rsid w:val="00B96C86"/>
    <w:rsid w:val="00B97525"/>
    <w:rsid w:val="00B97FB9"/>
    <w:rsid w:val="00BA0B67"/>
    <w:rsid w:val="00BA2D5C"/>
    <w:rsid w:val="00BA3A1C"/>
    <w:rsid w:val="00BA4BE0"/>
    <w:rsid w:val="00BA4E07"/>
    <w:rsid w:val="00BA6433"/>
    <w:rsid w:val="00BA6650"/>
    <w:rsid w:val="00BA70AE"/>
    <w:rsid w:val="00BB067D"/>
    <w:rsid w:val="00BB1188"/>
    <w:rsid w:val="00BB1E26"/>
    <w:rsid w:val="00BB218D"/>
    <w:rsid w:val="00BB2D08"/>
    <w:rsid w:val="00BB4569"/>
    <w:rsid w:val="00BB4F20"/>
    <w:rsid w:val="00BB6E39"/>
    <w:rsid w:val="00BB78B0"/>
    <w:rsid w:val="00BC01E9"/>
    <w:rsid w:val="00BC0288"/>
    <w:rsid w:val="00BC16EB"/>
    <w:rsid w:val="00BC1B15"/>
    <w:rsid w:val="00BC2D46"/>
    <w:rsid w:val="00BC386A"/>
    <w:rsid w:val="00BC4189"/>
    <w:rsid w:val="00BC46CB"/>
    <w:rsid w:val="00BC4777"/>
    <w:rsid w:val="00BC4F19"/>
    <w:rsid w:val="00BC5656"/>
    <w:rsid w:val="00BC56F6"/>
    <w:rsid w:val="00BC5F13"/>
    <w:rsid w:val="00BC71A1"/>
    <w:rsid w:val="00BC7387"/>
    <w:rsid w:val="00BC79AE"/>
    <w:rsid w:val="00BC7DC0"/>
    <w:rsid w:val="00BC7FF0"/>
    <w:rsid w:val="00BD100B"/>
    <w:rsid w:val="00BD10D1"/>
    <w:rsid w:val="00BD256C"/>
    <w:rsid w:val="00BD3471"/>
    <w:rsid w:val="00BD3D83"/>
    <w:rsid w:val="00BD40D6"/>
    <w:rsid w:val="00BD55D6"/>
    <w:rsid w:val="00BD5CFB"/>
    <w:rsid w:val="00BD67B3"/>
    <w:rsid w:val="00BD7789"/>
    <w:rsid w:val="00BE3312"/>
    <w:rsid w:val="00BE4635"/>
    <w:rsid w:val="00BE4FF9"/>
    <w:rsid w:val="00BE6E7B"/>
    <w:rsid w:val="00BE7606"/>
    <w:rsid w:val="00BF1C29"/>
    <w:rsid w:val="00BF2FD9"/>
    <w:rsid w:val="00BF33B7"/>
    <w:rsid w:val="00BF3E2A"/>
    <w:rsid w:val="00BF40B4"/>
    <w:rsid w:val="00BF497C"/>
    <w:rsid w:val="00BF4A9F"/>
    <w:rsid w:val="00BF4E57"/>
    <w:rsid w:val="00BF4F5F"/>
    <w:rsid w:val="00BF6127"/>
    <w:rsid w:val="00BF6155"/>
    <w:rsid w:val="00BF6CE9"/>
    <w:rsid w:val="00BF6F9D"/>
    <w:rsid w:val="00C000EA"/>
    <w:rsid w:val="00C00238"/>
    <w:rsid w:val="00C006B1"/>
    <w:rsid w:val="00C018F0"/>
    <w:rsid w:val="00C026AB"/>
    <w:rsid w:val="00C0340A"/>
    <w:rsid w:val="00C03979"/>
    <w:rsid w:val="00C043BE"/>
    <w:rsid w:val="00C04733"/>
    <w:rsid w:val="00C04C73"/>
    <w:rsid w:val="00C055BD"/>
    <w:rsid w:val="00C05B2C"/>
    <w:rsid w:val="00C074EC"/>
    <w:rsid w:val="00C07C31"/>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7D8"/>
    <w:rsid w:val="00C30816"/>
    <w:rsid w:val="00C30976"/>
    <w:rsid w:val="00C322C3"/>
    <w:rsid w:val="00C3243E"/>
    <w:rsid w:val="00C3247D"/>
    <w:rsid w:val="00C33081"/>
    <w:rsid w:val="00C3557B"/>
    <w:rsid w:val="00C35F11"/>
    <w:rsid w:val="00C360EF"/>
    <w:rsid w:val="00C36502"/>
    <w:rsid w:val="00C36686"/>
    <w:rsid w:val="00C379EB"/>
    <w:rsid w:val="00C409F9"/>
    <w:rsid w:val="00C42293"/>
    <w:rsid w:val="00C440AE"/>
    <w:rsid w:val="00C450AB"/>
    <w:rsid w:val="00C45404"/>
    <w:rsid w:val="00C462EF"/>
    <w:rsid w:val="00C477D5"/>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50"/>
    <w:rsid w:val="00C606D8"/>
    <w:rsid w:val="00C60E99"/>
    <w:rsid w:val="00C63736"/>
    <w:rsid w:val="00C63B20"/>
    <w:rsid w:val="00C63CEB"/>
    <w:rsid w:val="00C63DE0"/>
    <w:rsid w:val="00C64128"/>
    <w:rsid w:val="00C6413C"/>
    <w:rsid w:val="00C648A4"/>
    <w:rsid w:val="00C64F8D"/>
    <w:rsid w:val="00C652FB"/>
    <w:rsid w:val="00C6612D"/>
    <w:rsid w:val="00C70394"/>
    <w:rsid w:val="00C7060A"/>
    <w:rsid w:val="00C70CC8"/>
    <w:rsid w:val="00C7176D"/>
    <w:rsid w:val="00C72014"/>
    <w:rsid w:val="00C72755"/>
    <w:rsid w:val="00C73E52"/>
    <w:rsid w:val="00C740B3"/>
    <w:rsid w:val="00C760A1"/>
    <w:rsid w:val="00C8008F"/>
    <w:rsid w:val="00C801B2"/>
    <w:rsid w:val="00C8168C"/>
    <w:rsid w:val="00C81B95"/>
    <w:rsid w:val="00C82A76"/>
    <w:rsid w:val="00C83133"/>
    <w:rsid w:val="00C832AA"/>
    <w:rsid w:val="00C8346B"/>
    <w:rsid w:val="00C852B8"/>
    <w:rsid w:val="00C85351"/>
    <w:rsid w:val="00C85BE7"/>
    <w:rsid w:val="00C86B52"/>
    <w:rsid w:val="00C86DFC"/>
    <w:rsid w:val="00C87573"/>
    <w:rsid w:val="00C8762A"/>
    <w:rsid w:val="00C877AA"/>
    <w:rsid w:val="00C87EE1"/>
    <w:rsid w:val="00C90B46"/>
    <w:rsid w:val="00C91BF6"/>
    <w:rsid w:val="00C91F06"/>
    <w:rsid w:val="00C9235D"/>
    <w:rsid w:val="00C92DF7"/>
    <w:rsid w:val="00C9391F"/>
    <w:rsid w:val="00C95606"/>
    <w:rsid w:val="00C958CE"/>
    <w:rsid w:val="00C95A96"/>
    <w:rsid w:val="00C96099"/>
    <w:rsid w:val="00C965C9"/>
    <w:rsid w:val="00C96657"/>
    <w:rsid w:val="00C96EA8"/>
    <w:rsid w:val="00C97D6E"/>
    <w:rsid w:val="00CA0284"/>
    <w:rsid w:val="00CA2B32"/>
    <w:rsid w:val="00CA38EB"/>
    <w:rsid w:val="00CA49D8"/>
    <w:rsid w:val="00CA4ADB"/>
    <w:rsid w:val="00CA7B74"/>
    <w:rsid w:val="00CB1D6E"/>
    <w:rsid w:val="00CB340F"/>
    <w:rsid w:val="00CB3AC2"/>
    <w:rsid w:val="00CB4B8B"/>
    <w:rsid w:val="00CB54EE"/>
    <w:rsid w:val="00CB5FE7"/>
    <w:rsid w:val="00CB6334"/>
    <w:rsid w:val="00CB7A0C"/>
    <w:rsid w:val="00CC01C4"/>
    <w:rsid w:val="00CC045C"/>
    <w:rsid w:val="00CC0765"/>
    <w:rsid w:val="00CC1700"/>
    <w:rsid w:val="00CC29F5"/>
    <w:rsid w:val="00CC321A"/>
    <w:rsid w:val="00CC3A9A"/>
    <w:rsid w:val="00CC5235"/>
    <w:rsid w:val="00CC583F"/>
    <w:rsid w:val="00CC5A23"/>
    <w:rsid w:val="00CC660E"/>
    <w:rsid w:val="00CC6EB5"/>
    <w:rsid w:val="00CC7645"/>
    <w:rsid w:val="00CD01B4"/>
    <w:rsid w:val="00CD0C16"/>
    <w:rsid w:val="00CD2205"/>
    <w:rsid w:val="00CD288B"/>
    <w:rsid w:val="00CD2F8F"/>
    <w:rsid w:val="00CD5C9E"/>
    <w:rsid w:val="00CD5DCD"/>
    <w:rsid w:val="00CD61F3"/>
    <w:rsid w:val="00CD7903"/>
    <w:rsid w:val="00CD7D3B"/>
    <w:rsid w:val="00CE061B"/>
    <w:rsid w:val="00CE06B6"/>
    <w:rsid w:val="00CE070A"/>
    <w:rsid w:val="00CE0FDD"/>
    <w:rsid w:val="00CE2705"/>
    <w:rsid w:val="00CE3D01"/>
    <w:rsid w:val="00CE3DF1"/>
    <w:rsid w:val="00CE4CB1"/>
    <w:rsid w:val="00CE6259"/>
    <w:rsid w:val="00CE6738"/>
    <w:rsid w:val="00CE69E0"/>
    <w:rsid w:val="00CE6AB4"/>
    <w:rsid w:val="00CF0483"/>
    <w:rsid w:val="00CF0811"/>
    <w:rsid w:val="00CF0E75"/>
    <w:rsid w:val="00CF1725"/>
    <w:rsid w:val="00CF2DD2"/>
    <w:rsid w:val="00CF4503"/>
    <w:rsid w:val="00CF5891"/>
    <w:rsid w:val="00CF7761"/>
    <w:rsid w:val="00D00085"/>
    <w:rsid w:val="00D00701"/>
    <w:rsid w:val="00D015FA"/>
    <w:rsid w:val="00D01C91"/>
    <w:rsid w:val="00D02FF5"/>
    <w:rsid w:val="00D038B4"/>
    <w:rsid w:val="00D03EB3"/>
    <w:rsid w:val="00D04128"/>
    <w:rsid w:val="00D04E87"/>
    <w:rsid w:val="00D06AA1"/>
    <w:rsid w:val="00D06AF6"/>
    <w:rsid w:val="00D077CB"/>
    <w:rsid w:val="00D107B2"/>
    <w:rsid w:val="00D1095A"/>
    <w:rsid w:val="00D10CAB"/>
    <w:rsid w:val="00D1138B"/>
    <w:rsid w:val="00D11ACE"/>
    <w:rsid w:val="00D13D59"/>
    <w:rsid w:val="00D14399"/>
    <w:rsid w:val="00D1443D"/>
    <w:rsid w:val="00D144F6"/>
    <w:rsid w:val="00D14B03"/>
    <w:rsid w:val="00D1562F"/>
    <w:rsid w:val="00D16C6F"/>
    <w:rsid w:val="00D17F02"/>
    <w:rsid w:val="00D202AB"/>
    <w:rsid w:val="00D25434"/>
    <w:rsid w:val="00D25635"/>
    <w:rsid w:val="00D25CC3"/>
    <w:rsid w:val="00D26262"/>
    <w:rsid w:val="00D26EBF"/>
    <w:rsid w:val="00D2764A"/>
    <w:rsid w:val="00D277D6"/>
    <w:rsid w:val="00D27C29"/>
    <w:rsid w:val="00D303A9"/>
    <w:rsid w:val="00D30B86"/>
    <w:rsid w:val="00D323A4"/>
    <w:rsid w:val="00D32947"/>
    <w:rsid w:val="00D330F5"/>
    <w:rsid w:val="00D334BF"/>
    <w:rsid w:val="00D33BF9"/>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4775C"/>
    <w:rsid w:val="00D50CEC"/>
    <w:rsid w:val="00D514DD"/>
    <w:rsid w:val="00D54431"/>
    <w:rsid w:val="00D54E59"/>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0C01"/>
    <w:rsid w:val="00D71D72"/>
    <w:rsid w:val="00D7234D"/>
    <w:rsid w:val="00D74AAE"/>
    <w:rsid w:val="00D75B3A"/>
    <w:rsid w:val="00D77AFD"/>
    <w:rsid w:val="00D80299"/>
    <w:rsid w:val="00D80556"/>
    <w:rsid w:val="00D812C4"/>
    <w:rsid w:val="00D81BE4"/>
    <w:rsid w:val="00D82A89"/>
    <w:rsid w:val="00D82AB9"/>
    <w:rsid w:val="00D83733"/>
    <w:rsid w:val="00D83EF8"/>
    <w:rsid w:val="00D83F52"/>
    <w:rsid w:val="00D848C1"/>
    <w:rsid w:val="00D8512B"/>
    <w:rsid w:val="00D857A0"/>
    <w:rsid w:val="00D85C44"/>
    <w:rsid w:val="00D8719B"/>
    <w:rsid w:val="00D874EE"/>
    <w:rsid w:val="00D87790"/>
    <w:rsid w:val="00D91AD5"/>
    <w:rsid w:val="00D92EC0"/>
    <w:rsid w:val="00D9308D"/>
    <w:rsid w:val="00D946D9"/>
    <w:rsid w:val="00D95101"/>
    <w:rsid w:val="00D9575D"/>
    <w:rsid w:val="00D95B56"/>
    <w:rsid w:val="00D96CF2"/>
    <w:rsid w:val="00D96DA7"/>
    <w:rsid w:val="00DA1AB9"/>
    <w:rsid w:val="00DA226D"/>
    <w:rsid w:val="00DA3916"/>
    <w:rsid w:val="00DA5128"/>
    <w:rsid w:val="00DA6CAA"/>
    <w:rsid w:val="00DA7602"/>
    <w:rsid w:val="00DB0848"/>
    <w:rsid w:val="00DB11EA"/>
    <w:rsid w:val="00DB144A"/>
    <w:rsid w:val="00DB21EB"/>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8B0"/>
    <w:rsid w:val="00DD0FE0"/>
    <w:rsid w:val="00DD1018"/>
    <w:rsid w:val="00DD1731"/>
    <w:rsid w:val="00DD1DBA"/>
    <w:rsid w:val="00DD3043"/>
    <w:rsid w:val="00DD45EF"/>
    <w:rsid w:val="00DD471E"/>
    <w:rsid w:val="00DD4DBD"/>
    <w:rsid w:val="00DD5241"/>
    <w:rsid w:val="00DD5436"/>
    <w:rsid w:val="00DD6300"/>
    <w:rsid w:val="00DD66B1"/>
    <w:rsid w:val="00DD740A"/>
    <w:rsid w:val="00DD7A3F"/>
    <w:rsid w:val="00DE14F5"/>
    <w:rsid w:val="00DE1B3F"/>
    <w:rsid w:val="00DE30BA"/>
    <w:rsid w:val="00DE36CF"/>
    <w:rsid w:val="00DE3A64"/>
    <w:rsid w:val="00DE3C0B"/>
    <w:rsid w:val="00DE46A9"/>
    <w:rsid w:val="00DE4914"/>
    <w:rsid w:val="00DE4A63"/>
    <w:rsid w:val="00DE571D"/>
    <w:rsid w:val="00DF02C2"/>
    <w:rsid w:val="00DF0BCD"/>
    <w:rsid w:val="00DF14B5"/>
    <w:rsid w:val="00DF2CC4"/>
    <w:rsid w:val="00DF2F59"/>
    <w:rsid w:val="00DF3EA2"/>
    <w:rsid w:val="00DF45D2"/>
    <w:rsid w:val="00DF4AB4"/>
    <w:rsid w:val="00DF5075"/>
    <w:rsid w:val="00DF579D"/>
    <w:rsid w:val="00DF6AB8"/>
    <w:rsid w:val="00DF718E"/>
    <w:rsid w:val="00DF7916"/>
    <w:rsid w:val="00DF7965"/>
    <w:rsid w:val="00E01EDD"/>
    <w:rsid w:val="00E021DF"/>
    <w:rsid w:val="00E0355E"/>
    <w:rsid w:val="00E03AC9"/>
    <w:rsid w:val="00E043E1"/>
    <w:rsid w:val="00E04560"/>
    <w:rsid w:val="00E04598"/>
    <w:rsid w:val="00E04CD9"/>
    <w:rsid w:val="00E052B6"/>
    <w:rsid w:val="00E057EA"/>
    <w:rsid w:val="00E05A69"/>
    <w:rsid w:val="00E06479"/>
    <w:rsid w:val="00E06B12"/>
    <w:rsid w:val="00E10410"/>
    <w:rsid w:val="00E10829"/>
    <w:rsid w:val="00E12F4F"/>
    <w:rsid w:val="00E145CB"/>
    <w:rsid w:val="00E14D38"/>
    <w:rsid w:val="00E15404"/>
    <w:rsid w:val="00E15B3B"/>
    <w:rsid w:val="00E166E7"/>
    <w:rsid w:val="00E16C40"/>
    <w:rsid w:val="00E20084"/>
    <w:rsid w:val="00E20883"/>
    <w:rsid w:val="00E209DD"/>
    <w:rsid w:val="00E20B9D"/>
    <w:rsid w:val="00E20FCD"/>
    <w:rsid w:val="00E24B9E"/>
    <w:rsid w:val="00E25574"/>
    <w:rsid w:val="00E260AC"/>
    <w:rsid w:val="00E26B98"/>
    <w:rsid w:val="00E27348"/>
    <w:rsid w:val="00E302DF"/>
    <w:rsid w:val="00E30CD0"/>
    <w:rsid w:val="00E3106C"/>
    <w:rsid w:val="00E31B41"/>
    <w:rsid w:val="00E32DCA"/>
    <w:rsid w:val="00E352D3"/>
    <w:rsid w:val="00E355E3"/>
    <w:rsid w:val="00E360EF"/>
    <w:rsid w:val="00E36338"/>
    <w:rsid w:val="00E370AB"/>
    <w:rsid w:val="00E376E7"/>
    <w:rsid w:val="00E379AE"/>
    <w:rsid w:val="00E403DD"/>
    <w:rsid w:val="00E40B7C"/>
    <w:rsid w:val="00E412EB"/>
    <w:rsid w:val="00E41860"/>
    <w:rsid w:val="00E427B2"/>
    <w:rsid w:val="00E4360C"/>
    <w:rsid w:val="00E446A9"/>
    <w:rsid w:val="00E4531D"/>
    <w:rsid w:val="00E45C3C"/>
    <w:rsid w:val="00E4616C"/>
    <w:rsid w:val="00E47125"/>
    <w:rsid w:val="00E47DF1"/>
    <w:rsid w:val="00E514E0"/>
    <w:rsid w:val="00E51657"/>
    <w:rsid w:val="00E51672"/>
    <w:rsid w:val="00E5199F"/>
    <w:rsid w:val="00E52A0D"/>
    <w:rsid w:val="00E52F9C"/>
    <w:rsid w:val="00E53131"/>
    <w:rsid w:val="00E54326"/>
    <w:rsid w:val="00E544F3"/>
    <w:rsid w:val="00E54F64"/>
    <w:rsid w:val="00E56736"/>
    <w:rsid w:val="00E56B44"/>
    <w:rsid w:val="00E6001F"/>
    <w:rsid w:val="00E60EA0"/>
    <w:rsid w:val="00E62114"/>
    <w:rsid w:val="00E624BA"/>
    <w:rsid w:val="00E656E0"/>
    <w:rsid w:val="00E659C6"/>
    <w:rsid w:val="00E666CB"/>
    <w:rsid w:val="00E67385"/>
    <w:rsid w:val="00E7122F"/>
    <w:rsid w:val="00E71A67"/>
    <w:rsid w:val="00E72CCB"/>
    <w:rsid w:val="00E7310C"/>
    <w:rsid w:val="00E7393E"/>
    <w:rsid w:val="00E80929"/>
    <w:rsid w:val="00E81DE4"/>
    <w:rsid w:val="00E82C04"/>
    <w:rsid w:val="00E833E2"/>
    <w:rsid w:val="00E8371E"/>
    <w:rsid w:val="00E8447B"/>
    <w:rsid w:val="00E8487A"/>
    <w:rsid w:val="00E85AF2"/>
    <w:rsid w:val="00E860EF"/>
    <w:rsid w:val="00E86C68"/>
    <w:rsid w:val="00E870EF"/>
    <w:rsid w:val="00E87BB9"/>
    <w:rsid w:val="00E907BA"/>
    <w:rsid w:val="00E9088B"/>
    <w:rsid w:val="00E90A66"/>
    <w:rsid w:val="00E90AA3"/>
    <w:rsid w:val="00E90DBC"/>
    <w:rsid w:val="00E911BC"/>
    <w:rsid w:val="00E91423"/>
    <w:rsid w:val="00E91DEE"/>
    <w:rsid w:val="00E91F79"/>
    <w:rsid w:val="00E921EA"/>
    <w:rsid w:val="00E9226A"/>
    <w:rsid w:val="00E9324C"/>
    <w:rsid w:val="00E93F8F"/>
    <w:rsid w:val="00E9483A"/>
    <w:rsid w:val="00E9528E"/>
    <w:rsid w:val="00E96352"/>
    <w:rsid w:val="00E9732A"/>
    <w:rsid w:val="00E97782"/>
    <w:rsid w:val="00E97968"/>
    <w:rsid w:val="00EA2021"/>
    <w:rsid w:val="00EA233B"/>
    <w:rsid w:val="00EA2BDF"/>
    <w:rsid w:val="00EA415F"/>
    <w:rsid w:val="00EA537F"/>
    <w:rsid w:val="00EA59FC"/>
    <w:rsid w:val="00EA638D"/>
    <w:rsid w:val="00EA68E9"/>
    <w:rsid w:val="00EA7436"/>
    <w:rsid w:val="00EA7461"/>
    <w:rsid w:val="00EB0BB1"/>
    <w:rsid w:val="00EB0C64"/>
    <w:rsid w:val="00EB4CE9"/>
    <w:rsid w:val="00EB6859"/>
    <w:rsid w:val="00EB74DF"/>
    <w:rsid w:val="00EC08F9"/>
    <w:rsid w:val="00EC0D8E"/>
    <w:rsid w:val="00EC18CD"/>
    <w:rsid w:val="00EC1FFB"/>
    <w:rsid w:val="00EC2521"/>
    <w:rsid w:val="00EC3DF0"/>
    <w:rsid w:val="00EC4178"/>
    <w:rsid w:val="00EC4458"/>
    <w:rsid w:val="00EC53C0"/>
    <w:rsid w:val="00EC5C94"/>
    <w:rsid w:val="00EC6AE8"/>
    <w:rsid w:val="00EC7EAE"/>
    <w:rsid w:val="00ED0938"/>
    <w:rsid w:val="00ED0A6C"/>
    <w:rsid w:val="00ED13E0"/>
    <w:rsid w:val="00ED1505"/>
    <w:rsid w:val="00ED15E7"/>
    <w:rsid w:val="00ED20F6"/>
    <w:rsid w:val="00ED289E"/>
    <w:rsid w:val="00ED35D5"/>
    <w:rsid w:val="00ED3A36"/>
    <w:rsid w:val="00ED3BFB"/>
    <w:rsid w:val="00ED3D1B"/>
    <w:rsid w:val="00ED4807"/>
    <w:rsid w:val="00ED4A12"/>
    <w:rsid w:val="00ED4C3E"/>
    <w:rsid w:val="00ED51D6"/>
    <w:rsid w:val="00ED56F9"/>
    <w:rsid w:val="00ED700B"/>
    <w:rsid w:val="00ED7620"/>
    <w:rsid w:val="00EE286B"/>
    <w:rsid w:val="00EE3125"/>
    <w:rsid w:val="00EE37EA"/>
    <w:rsid w:val="00EE3CC3"/>
    <w:rsid w:val="00EE6A9D"/>
    <w:rsid w:val="00EE7E2F"/>
    <w:rsid w:val="00EF0942"/>
    <w:rsid w:val="00EF166D"/>
    <w:rsid w:val="00EF2E3C"/>
    <w:rsid w:val="00EF396A"/>
    <w:rsid w:val="00EF3BB5"/>
    <w:rsid w:val="00EF43B2"/>
    <w:rsid w:val="00EF545D"/>
    <w:rsid w:val="00EF5843"/>
    <w:rsid w:val="00EF6D1C"/>
    <w:rsid w:val="00EF75B8"/>
    <w:rsid w:val="00EF7A41"/>
    <w:rsid w:val="00EF7AA9"/>
    <w:rsid w:val="00F002F9"/>
    <w:rsid w:val="00F014F4"/>
    <w:rsid w:val="00F01B58"/>
    <w:rsid w:val="00F02375"/>
    <w:rsid w:val="00F0267E"/>
    <w:rsid w:val="00F02DDC"/>
    <w:rsid w:val="00F033FE"/>
    <w:rsid w:val="00F042DA"/>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7CBB"/>
    <w:rsid w:val="00F17CE6"/>
    <w:rsid w:val="00F2095C"/>
    <w:rsid w:val="00F20D89"/>
    <w:rsid w:val="00F20E25"/>
    <w:rsid w:val="00F21329"/>
    <w:rsid w:val="00F21D21"/>
    <w:rsid w:val="00F22F88"/>
    <w:rsid w:val="00F237BE"/>
    <w:rsid w:val="00F2459E"/>
    <w:rsid w:val="00F2662D"/>
    <w:rsid w:val="00F268CA"/>
    <w:rsid w:val="00F305AA"/>
    <w:rsid w:val="00F321A9"/>
    <w:rsid w:val="00F33F0A"/>
    <w:rsid w:val="00F349CC"/>
    <w:rsid w:val="00F34E87"/>
    <w:rsid w:val="00F35CD7"/>
    <w:rsid w:val="00F36147"/>
    <w:rsid w:val="00F367F7"/>
    <w:rsid w:val="00F36E04"/>
    <w:rsid w:val="00F37580"/>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50279"/>
    <w:rsid w:val="00F505F8"/>
    <w:rsid w:val="00F5080B"/>
    <w:rsid w:val="00F51F6A"/>
    <w:rsid w:val="00F52324"/>
    <w:rsid w:val="00F532A4"/>
    <w:rsid w:val="00F542CA"/>
    <w:rsid w:val="00F5500F"/>
    <w:rsid w:val="00F5614F"/>
    <w:rsid w:val="00F60AF5"/>
    <w:rsid w:val="00F62211"/>
    <w:rsid w:val="00F62E05"/>
    <w:rsid w:val="00F63C42"/>
    <w:rsid w:val="00F63C93"/>
    <w:rsid w:val="00F63C9F"/>
    <w:rsid w:val="00F63D8B"/>
    <w:rsid w:val="00F64D94"/>
    <w:rsid w:val="00F66A8F"/>
    <w:rsid w:val="00F66FFB"/>
    <w:rsid w:val="00F672E6"/>
    <w:rsid w:val="00F70F22"/>
    <w:rsid w:val="00F72086"/>
    <w:rsid w:val="00F724A2"/>
    <w:rsid w:val="00F73E9B"/>
    <w:rsid w:val="00F74605"/>
    <w:rsid w:val="00F74850"/>
    <w:rsid w:val="00F74A87"/>
    <w:rsid w:val="00F74D29"/>
    <w:rsid w:val="00F75C90"/>
    <w:rsid w:val="00F75F68"/>
    <w:rsid w:val="00F766DA"/>
    <w:rsid w:val="00F769D8"/>
    <w:rsid w:val="00F76A0E"/>
    <w:rsid w:val="00F76AA8"/>
    <w:rsid w:val="00F77265"/>
    <w:rsid w:val="00F812E0"/>
    <w:rsid w:val="00F81394"/>
    <w:rsid w:val="00F81587"/>
    <w:rsid w:val="00F818AE"/>
    <w:rsid w:val="00F81B3B"/>
    <w:rsid w:val="00F82F58"/>
    <w:rsid w:val="00F831FC"/>
    <w:rsid w:val="00F84A51"/>
    <w:rsid w:val="00F860B8"/>
    <w:rsid w:val="00F86C4A"/>
    <w:rsid w:val="00F86E05"/>
    <w:rsid w:val="00F90032"/>
    <w:rsid w:val="00F90431"/>
    <w:rsid w:val="00F90548"/>
    <w:rsid w:val="00F90F84"/>
    <w:rsid w:val="00F92065"/>
    <w:rsid w:val="00F92D86"/>
    <w:rsid w:val="00F92FB8"/>
    <w:rsid w:val="00F92FCE"/>
    <w:rsid w:val="00F93910"/>
    <w:rsid w:val="00F945BD"/>
    <w:rsid w:val="00F9495D"/>
    <w:rsid w:val="00F95258"/>
    <w:rsid w:val="00F9681C"/>
    <w:rsid w:val="00F96991"/>
    <w:rsid w:val="00F97C9B"/>
    <w:rsid w:val="00F97E5D"/>
    <w:rsid w:val="00F97EA0"/>
    <w:rsid w:val="00F97FFC"/>
    <w:rsid w:val="00FA0CAA"/>
    <w:rsid w:val="00FA0EDB"/>
    <w:rsid w:val="00FA1995"/>
    <w:rsid w:val="00FA1C4F"/>
    <w:rsid w:val="00FA2024"/>
    <w:rsid w:val="00FA2291"/>
    <w:rsid w:val="00FA27C4"/>
    <w:rsid w:val="00FA324F"/>
    <w:rsid w:val="00FA4C7E"/>
    <w:rsid w:val="00FA4ECD"/>
    <w:rsid w:val="00FA4F1D"/>
    <w:rsid w:val="00FA5502"/>
    <w:rsid w:val="00FA5B0D"/>
    <w:rsid w:val="00FA5F48"/>
    <w:rsid w:val="00FA60FA"/>
    <w:rsid w:val="00FA65B8"/>
    <w:rsid w:val="00FA75E0"/>
    <w:rsid w:val="00FA7933"/>
    <w:rsid w:val="00FB0003"/>
    <w:rsid w:val="00FB3E84"/>
    <w:rsid w:val="00FB4580"/>
    <w:rsid w:val="00FB46F5"/>
    <w:rsid w:val="00FB4ABF"/>
    <w:rsid w:val="00FB4DEC"/>
    <w:rsid w:val="00FB7776"/>
    <w:rsid w:val="00FB77AD"/>
    <w:rsid w:val="00FB7E6A"/>
    <w:rsid w:val="00FC15D5"/>
    <w:rsid w:val="00FC1996"/>
    <w:rsid w:val="00FC1EBD"/>
    <w:rsid w:val="00FC3626"/>
    <w:rsid w:val="00FC4F69"/>
    <w:rsid w:val="00FC4F93"/>
    <w:rsid w:val="00FC5A4F"/>
    <w:rsid w:val="00FC5C99"/>
    <w:rsid w:val="00FC5D18"/>
    <w:rsid w:val="00FC7808"/>
    <w:rsid w:val="00FD18CE"/>
    <w:rsid w:val="00FD1B63"/>
    <w:rsid w:val="00FD1BFB"/>
    <w:rsid w:val="00FD2663"/>
    <w:rsid w:val="00FD34BA"/>
    <w:rsid w:val="00FD3D5F"/>
    <w:rsid w:val="00FD46B4"/>
    <w:rsid w:val="00FD4CB5"/>
    <w:rsid w:val="00FD4FCB"/>
    <w:rsid w:val="00FD512E"/>
    <w:rsid w:val="00FD542C"/>
    <w:rsid w:val="00FD5856"/>
    <w:rsid w:val="00FD5BBA"/>
    <w:rsid w:val="00FE0500"/>
    <w:rsid w:val="00FE075F"/>
    <w:rsid w:val="00FE1938"/>
    <w:rsid w:val="00FE6326"/>
    <w:rsid w:val="00FE70EE"/>
    <w:rsid w:val="00FE710B"/>
    <w:rsid w:val="00FE7FAC"/>
    <w:rsid w:val="00FF00A8"/>
    <w:rsid w:val="00FF01A4"/>
    <w:rsid w:val="00FF0F7F"/>
    <w:rsid w:val="00FF202A"/>
    <w:rsid w:val="00FF218C"/>
    <w:rsid w:val="00FF2998"/>
    <w:rsid w:val="00FF2D0F"/>
    <w:rsid w:val="00FF3665"/>
    <w:rsid w:val="00FF3C85"/>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 w:type="table" w:customStyle="1" w:styleId="Tabelamrea3">
    <w:name w:val="Tabela – mreža3"/>
    <w:basedOn w:val="Navadnatabela"/>
    <w:next w:val="Tabelamrea"/>
    <w:rsid w:val="00B865C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lo-zeleznice.si/sl/skupina-slovenske-zeleznice/razp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650E7-09FC-47F9-AB0D-658B3FA4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TotalTime>
  <Pages>31</Pages>
  <Words>8251</Words>
  <Characters>47037</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55178</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4</cp:revision>
  <cp:lastPrinted>2025-03-12T12:33:00Z</cp:lastPrinted>
  <dcterms:created xsi:type="dcterms:W3CDTF">2025-03-12T12:33:00Z</dcterms:created>
  <dcterms:modified xsi:type="dcterms:W3CDTF">2025-03-12T12:35:00Z</dcterms:modified>
</cp:coreProperties>
</file>